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ΙΟΥΝΙΟΥ 12.</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 xml:space="preserve">ΜΝΗΜΗ ΤΩΝ ΟΣΙΩΝ ΠΑΤΕΡΩΝ ΗΜΩΝ ΟΝΟΥΦΡΙΟΥ </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ΚΑΙ ΠΕΤΡΟΥ ΤΩΝ ΑΘΩΝΙΤΩΝ</w:t>
      </w:r>
    </w:p>
    <w:p w:rsidR="00581D81" w:rsidRDefault="00581D81" w:rsidP="008C7A45">
      <w:pPr>
        <w:spacing w:line="360" w:lineRule="auto"/>
        <w:jc w:val="center"/>
        <w:rPr>
          <w:rFonts w:ascii="Palatino Linotype" w:hAnsi="Palatino Linotype" w:cs="Palatino Linotype"/>
          <w:b/>
          <w:bCs/>
        </w:rPr>
      </w:pPr>
      <w:r w:rsidRPr="007A2D50">
        <w:rPr>
          <w:rFonts w:ascii="Palatino Linotype" w:hAnsi="Palatino Linotype" w:cs="Palatino Linotype"/>
          <w:b/>
          <w:bCs/>
          <w:noProof/>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 - Εικόνα" o:spid="_x0000_i1025" type="#_x0000_t75" alt="Όσιος-Πέτρος-ο-Αθωνίτης.jpg" style="width:195pt;height:264pt;visibility:visible">
            <v:imagedata r:id="rId6" o:title=""/>
          </v:shape>
        </w:pic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ΑΚΟΛΟΥΘΙΑ</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(Ρήγα)</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ΕΙΣ ΤΟΝ ΕΣΠΕΡΙΝΟΝ</w:t>
      </w:r>
    </w:p>
    <w:p w:rsidR="00581D81" w:rsidRPr="008C7A45" w:rsidRDefault="00581D81" w:rsidP="008C7A45">
      <w:pPr>
        <w:spacing w:line="360" w:lineRule="auto"/>
        <w:jc w:val="center"/>
        <w:rPr>
          <w:rFonts w:ascii="Palatino Linotype" w:hAnsi="Palatino Linotype" w:cs="Palatino Linotype"/>
          <w:b/>
          <w:bCs/>
        </w:rPr>
      </w:pPr>
      <w:r w:rsidRPr="00AF28DB">
        <w:rPr>
          <w:rFonts w:ascii="Palatino Linotype" w:hAnsi="Palatino Linotype" w:cs="Palatino Linotype"/>
        </w:rPr>
        <w:t xml:space="preserve">Εις το, Κύριε εκέκραξα, ψάλλομεν Στιχηρά Προσόμοια του Οσίου Ονουφρίου. </w:t>
      </w:r>
      <w:r w:rsidRPr="008C7A45">
        <w:rPr>
          <w:rFonts w:ascii="Palatino Linotype" w:hAnsi="Palatino Linotype" w:cs="Palatino Linotype"/>
          <w:b/>
          <w:bCs/>
        </w:rPr>
        <w:t>Ήχος πλ. δ'. Ω του παραδόξου θαύματος.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Πάτερ, θεόφρον Ονούφριε, εν ερημία με νυν, των παθών αυλιζόμενον, εις οδόν ευθείάν με, αρετών χειραγώγησον, προς μετανοίας, τρίβον πρεσβείαις σου, προς</w:t>
      </w:r>
      <w:r w:rsidRPr="008C7A45">
        <w:rPr>
          <w:rFonts w:ascii="Palatino Linotype" w:hAnsi="Palatino Linotype" w:cs="Palatino Linotype"/>
        </w:rPr>
        <w:t xml:space="preserve"> </w:t>
      </w:r>
      <w:r w:rsidRPr="00AF28DB">
        <w:rPr>
          <w:rFonts w:ascii="Palatino Linotype" w:hAnsi="Palatino Linotype" w:cs="Palatino Linotype"/>
        </w:rPr>
        <w:t xml:space="preserve">θελημάτων, Θεού εκπλήρωσιν, προς αδαπάνητον, των καλών απόλαυσιν, όπως το σον, χαίρων παναοίδιμε, τελώ μνημόσυνον.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Πάτερ, θεόφρον Ονούφριε, τον παγετόν της νυκτός, και ημέρας τον καύσωνα, τη ελπίδι Όσιε, των μελλόντων υπέμεινας· τα επί γης σου μέλη νεκρώσας γαρ, της</w:t>
      </w:r>
      <w:r w:rsidRPr="008C7A45">
        <w:rPr>
          <w:rFonts w:ascii="Palatino Linotype" w:hAnsi="Palatino Linotype" w:cs="Palatino Linotype"/>
        </w:rPr>
        <w:t xml:space="preserve"> </w:t>
      </w:r>
      <w:r w:rsidRPr="00AF28DB">
        <w:rPr>
          <w:rFonts w:ascii="Palatino Linotype" w:hAnsi="Palatino Linotype" w:cs="Palatino Linotype"/>
        </w:rPr>
        <w:t xml:space="preserve">ουρανίου, ζωής επέτυχες, ένδον γενόμενος, της παστάδος Άγιε περιχαρώς, κάλλος το αμήχανον, ορών του Κτίστου σου.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Πάτερ θεόφρον Ονούφριε, της κοσμικής σεαυτόν, αποστήσας συγχύσεως, προς την υπερκόσμιον, ανηνέχθης ακρότητα, αυτήν ποθήσας των αγαθών την πηγήν, αυτό το</w:t>
      </w:r>
      <w:r w:rsidRPr="008C7A45">
        <w:rPr>
          <w:rFonts w:ascii="Palatino Linotype" w:hAnsi="Palatino Linotype" w:cs="Palatino Linotype"/>
        </w:rPr>
        <w:t xml:space="preserve"> </w:t>
      </w:r>
      <w:r w:rsidRPr="00AF28DB">
        <w:rPr>
          <w:rFonts w:ascii="Palatino Linotype" w:hAnsi="Palatino Linotype" w:cs="Palatino Linotype"/>
        </w:rPr>
        <w:t xml:space="preserve">όντως εφετόν έφθασας, ου ταις ελλάμψεσι, μάκαρ πυρσευόμενος αμαρτιών, ζόφου ταις πρεσβείαις σου, ημάς εξάρπασον.   </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Και έτερα, όμοια, του Οσίου Πέτρου.</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Πέτρου, του θείου συνώνυμον, και οπαδόν αληθώς, και του ζήλου της πίστεως, ευσεβώς σε Όσιε, κοινωνήσαντα έγνωμεν· τον αγαθόν γαρ μόνον ηγάπησας, και</w:t>
      </w:r>
      <w:r w:rsidRPr="008C7A45">
        <w:rPr>
          <w:rFonts w:ascii="Palatino Linotype" w:hAnsi="Palatino Linotype" w:cs="Palatino Linotype"/>
        </w:rPr>
        <w:t xml:space="preserve"> </w:t>
      </w:r>
      <w:r w:rsidRPr="00AF28DB">
        <w:rPr>
          <w:rFonts w:ascii="Palatino Linotype" w:hAnsi="Palatino Linotype" w:cs="Palatino Linotype"/>
        </w:rPr>
        <w:t xml:space="preserve">τα εκείνου θεία προστάγματα, Πάτερ επόθησας, και ψυχήν εκάλλυνας ταις αρεταίς, όθεν σε γεραίρομεν, και μακαρίζομεν.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Όσιε, Πάτερ πανόλβιε, υπομονήν αληθή, και αγάπην ανόθευτον, και ελπίδα άθραυστον, και τελείαν ταπείνωσιν, εν κατανύξει ψυχής κτησάμενος, του θείου οίκος</w:t>
      </w:r>
      <w:r w:rsidRPr="008C7A45">
        <w:rPr>
          <w:rFonts w:ascii="Palatino Linotype" w:hAnsi="Palatino Linotype" w:cs="Palatino Linotype"/>
        </w:rPr>
        <w:t xml:space="preserve"> </w:t>
      </w:r>
      <w:r w:rsidRPr="00AF28DB">
        <w:rPr>
          <w:rFonts w:ascii="Palatino Linotype" w:hAnsi="Palatino Linotype" w:cs="Palatino Linotype"/>
        </w:rPr>
        <w:t xml:space="preserve">Πνεύματος γέγονας, ου τας λαμπρότητας, καθαρώς εισδέδεξαι και τοις βροτοίς, φως ωράθης δεύτερον, βίον σεμνότητι.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Όσιε, Πάτερ θεόπνευστε, χρόνοις πολλοίς επί γης, αφανία κρυπτόμενος, επεγνώσθης πνεύματι, εν σημείοις και θαύμασι, ευωδή μύρα και γαρ ανέβλυσας, την ενοικούσαν,</w:t>
      </w:r>
      <w:r w:rsidRPr="008C7A45">
        <w:rPr>
          <w:rFonts w:ascii="Palatino Linotype" w:hAnsi="Palatino Linotype" w:cs="Palatino Linotype"/>
        </w:rPr>
        <w:t xml:space="preserve"> </w:t>
      </w:r>
      <w:r w:rsidRPr="00AF28DB">
        <w:rPr>
          <w:rFonts w:ascii="Palatino Linotype" w:hAnsi="Palatino Linotype" w:cs="Palatino Linotype"/>
        </w:rPr>
        <w:t xml:space="preserve">εν σοι λαμπρότητα, και αγιότητα, και του θείου Πνεύματος ως αληθώς, χάριν τοις ποθούσίν σε, επιδεικνύμενος.   </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Δόξα. Του Οσίου Ονουφρίου. Ήχος πλ. β'</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Όσιε Πάτερ, εις πάσαν την γην, εξήλθεν ο φθόγγος των κατορθωμάτων σου· διο εν τοις ουρανοίς, εύρες μισθόν των καμάτων σου· των δαιμόνων ώλεσας τας φάλαγγας,</w:t>
      </w:r>
      <w:r w:rsidRPr="008C7A45">
        <w:rPr>
          <w:rFonts w:ascii="Palatino Linotype" w:hAnsi="Palatino Linotype" w:cs="Palatino Linotype"/>
        </w:rPr>
        <w:t xml:space="preserve"> </w:t>
      </w:r>
      <w:r w:rsidRPr="00AF28DB">
        <w:rPr>
          <w:rFonts w:ascii="Palatino Linotype" w:hAnsi="Palatino Linotype" w:cs="Palatino Linotype"/>
        </w:rPr>
        <w:t xml:space="preserve">των Αγγέλων έφθασας τα τάγματα, ων τον βίον αμέμπτως εζήλωσας. Παρρησίαν έχων προς Κύριον, εκτενώς ικέτευε, υπέρ των ψυχών ημών.           </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Και νυν. 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Τις μη μακαρίσει Σε Παναγία Παρθένε; Τις μη ανυμνήσει Σου τον αλόχευτον τόκον; Ο γαρ αχρόνως εκ Πατρός εκλάμψας Υιός μονογενής, ο Αυτός εκ Σου της Αγνής</w:t>
      </w:r>
      <w:r w:rsidRPr="008C7A45">
        <w:rPr>
          <w:rFonts w:ascii="Palatino Linotype" w:hAnsi="Palatino Linotype" w:cs="Palatino Linotype"/>
        </w:rPr>
        <w:t xml:space="preserve"> </w:t>
      </w:r>
      <w:r w:rsidRPr="00AF28DB">
        <w:rPr>
          <w:rFonts w:ascii="Palatino Linotype" w:hAnsi="Palatino Linotype" w:cs="Palatino Linotype"/>
        </w:rPr>
        <w:t>προήλθεν, αφράστως σαρκωθείς, φύσει Θεός υπάρχων, και φύσει γενόμενος άνθρωπος δι’ ημάς, ουκ εις δυάδα προσώπων τεμνόμενος, αλλ’ εν δυάδι φύσεων ασυγχύτως</w:t>
      </w:r>
      <w:r w:rsidRPr="008C7A45">
        <w:rPr>
          <w:rFonts w:ascii="Palatino Linotype" w:hAnsi="Palatino Linotype" w:cs="Palatino Linotype"/>
        </w:rPr>
        <w:t xml:space="preserve"> </w:t>
      </w:r>
      <w:r w:rsidRPr="00AF28DB">
        <w:rPr>
          <w:rFonts w:ascii="Palatino Linotype" w:hAnsi="Palatino Linotype" w:cs="Palatino Linotype"/>
        </w:rPr>
        <w:t xml:space="preserve">γνωριζόμενος. Αυτόν ικέτευε, σεμνή παμμακάριστε, ελεηθήναι τας ψυχάς ημών.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Φως ιλαρόν· το Προκείμενον της ημέρας· και τα Αναγνώσματα.   </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Σοφίας Σολομώντος το Ανάγνωσμα. (κεφ. Γ , 1-9)</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Δικαίων ψυχαί εν χειρί Θεού και ου μη άψηται αυτών βάσανος. Έδοξαν εν οφθαλμοίς αφρόνων τεθνάναι και ελογίσθη κάκωσις η έξοδος αυτών και η αφ  </w:t>
      </w:r>
      <w:r>
        <w:rPr>
          <w:rFonts w:ascii="Palatino Linotype" w:hAnsi="Palatino Linotype" w:cs="Palatino Linotype"/>
        </w:rPr>
        <w:t>ημώ</w:t>
      </w:r>
      <w:r w:rsidRPr="00AF28DB">
        <w:rPr>
          <w:rFonts w:ascii="Palatino Linotype" w:hAnsi="Palatino Linotype" w:cs="Palatino Linotype"/>
        </w:rPr>
        <w:t>ν πορεία</w:t>
      </w:r>
      <w:r w:rsidRPr="008C7A45">
        <w:rPr>
          <w:rFonts w:ascii="Palatino Linotype" w:hAnsi="Palatino Linotype" w:cs="Palatino Linotype"/>
        </w:rPr>
        <w:t xml:space="preserve"> </w:t>
      </w:r>
      <w:r w:rsidRPr="00AF28DB">
        <w:rPr>
          <w:rFonts w:ascii="Palatino Linotype" w:hAnsi="Palatino Linotype" w:cs="Palatino Linotype"/>
        </w:rPr>
        <w:t>σύντριμμα, οι δε εισιν εν ειρήνη. Και γαρ εν οψει ανθρώπων εάν κολασθώσιν η ελπίς αυτών αθανασίας πλήρης· και ολίγα παιδευθέντες μεγάλα ευεργετηθήσονται,</w:t>
      </w:r>
      <w:r>
        <w:rPr>
          <w:rFonts w:ascii="Palatino Linotype" w:hAnsi="Palatino Linotype" w:cs="Palatino Linotype"/>
        </w:rPr>
        <w:t xml:space="preserve"> </w:t>
      </w:r>
      <w:r w:rsidRPr="00AF28DB">
        <w:rPr>
          <w:rFonts w:ascii="Palatino Linotype" w:hAnsi="Palatino Linotype" w:cs="Palatino Linotype"/>
        </w:rPr>
        <w:t>ότι ο Θεός επείρασεν αυτούς και ευρεν αυτούς άξιους εαυτού· ως χρυσόν εν χωνευτηρίω εδοκίμασεν αυτούς και ως ολοκάρπωμα θυσίας προσεδέξατο αυτούς. Και</w:t>
      </w:r>
      <w:r>
        <w:rPr>
          <w:rFonts w:ascii="Palatino Linotype" w:hAnsi="Palatino Linotype" w:cs="Palatino Linotype"/>
        </w:rPr>
        <w:t xml:space="preserve"> </w:t>
      </w:r>
      <w:r w:rsidRPr="00AF28DB">
        <w:rPr>
          <w:rFonts w:ascii="Palatino Linotype" w:hAnsi="Palatino Linotype" w:cs="Palatino Linotype"/>
        </w:rPr>
        <w:t xml:space="preserve">εν καιρώ επισκοπής αυτών αναλάμψουσι και ως σπινθήρες εν καλάμη διαδραμούνται· κρινούσιν έθνη και κρατήσουσι λαών και βασιλεύσει αυτών Κύριος εις </w:t>
      </w:r>
      <w:r>
        <w:rPr>
          <w:rFonts w:ascii="Palatino Linotype" w:hAnsi="Palatino Linotype" w:cs="Palatino Linotype"/>
        </w:rPr>
        <w:t xml:space="preserve">τους </w:t>
      </w:r>
      <w:r w:rsidRPr="00AF28DB">
        <w:rPr>
          <w:rFonts w:ascii="Palatino Linotype" w:hAnsi="Palatino Linotype" w:cs="Palatino Linotype"/>
        </w:rPr>
        <w:t>αιώνας. Οι πεποιθότες επ  αὐτῷ συνήσουσιν αλήθειαν και οι πιστοί εν αγάπη προσμενούσιν αυτώ, ότι χάρις και έλεος εν τοις οσίοις αυτού και επισκοπή εν τοις</w:t>
      </w:r>
      <w:r>
        <w:rPr>
          <w:rFonts w:ascii="Palatino Linotype" w:hAnsi="Palatino Linotype" w:cs="Palatino Linotype"/>
        </w:rPr>
        <w:t xml:space="preserve"> </w:t>
      </w:r>
      <w:r w:rsidRPr="00AF28DB">
        <w:rPr>
          <w:rFonts w:ascii="Palatino Linotype" w:hAnsi="Palatino Linotype" w:cs="Palatino Linotype"/>
        </w:rPr>
        <w:t xml:space="preserve">εκλεκτοίς αυτού.   </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Σοφίας Σολομώντος το Ανάγνωσμα (Κεφ. Ε . 15-23 &amp; ΣΤ , 1-3).</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Δίκαιοι εις τον αιώνα ζώσι, και εν Κυρίω ο μισθός αυτών, και η φροντίς αυτών παρά Υψίστω. Δια τούτο λήψονται το βασίλειον της ευπρεπείας, και το διάδημα</w:t>
      </w:r>
      <w:r>
        <w:rPr>
          <w:rFonts w:ascii="Palatino Linotype" w:hAnsi="Palatino Linotype" w:cs="Palatino Linotype"/>
        </w:rPr>
        <w:t xml:space="preserve"> </w:t>
      </w:r>
      <w:r w:rsidRPr="00AF28DB">
        <w:rPr>
          <w:rFonts w:ascii="Palatino Linotype" w:hAnsi="Palatino Linotype" w:cs="Palatino Linotype"/>
        </w:rPr>
        <w:t>του κάλλους εκ χειρός Κυρίου· ότι τη δεξιά αυτού σκεπάσει αυτούς, και τω βραχίονι υπερασπιεί αυτών. Λήψεται πανοπλίαν τον ζήλον αυτού, και οπλοποιήσει</w:t>
      </w:r>
      <w:r>
        <w:rPr>
          <w:rFonts w:ascii="Palatino Linotype" w:hAnsi="Palatino Linotype" w:cs="Palatino Linotype"/>
        </w:rPr>
        <w:t xml:space="preserve"> </w:t>
      </w:r>
      <w:r w:rsidRPr="00AF28DB">
        <w:rPr>
          <w:rFonts w:ascii="Palatino Linotype" w:hAnsi="Palatino Linotype" w:cs="Palatino Linotype"/>
        </w:rPr>
        <w:t>την κτίσιν εις άμυναν εχθρών· ενδύσεται θώρακα δικαιοσύνης, και περιθήσεται κόρυθα, κρίσιν ανυπόκριτον· λήψεται ασπίδα ακαταμάχητον, οσιότητα· οξυνεί δε</w:t>
      </w:r>
      <w:r>
        <w:rPr>
          <w:rFonts w:ascii="Palatino Linotype" w:hAnsi="Palatino Linotype" w:cs="Palatino Linotype"/>
        </w:rPr>
        <w:t xml:space="preserve"> </w:t>
      </w:r>
      <w:r w:rsidRPr="00AF28DB">
        <w:rPr>
          <w:rFonts w:ascii="Palatino Linotype" w:hAnsi="Palatino Linotype" w:cs="Palatino Linotype"/>
        </w:rPr>
        <w:t>απότομον οργήν εις ρομφαίαν· συνεκπολεμήσει αυτώ ο κόσμος επί τους παράφρονας. Πορεύσονται εύστοχοι βολίδες αστραπών, και ως από ευκύκλου τόξου των νεφών,</w:t>
      </w:r>
      <w:r>
        <w:rPr>
          <w:rFonts w:ascii="Palatino Linotype" w:hAnsi="Palatino Linotype" w:cs="Palatino Linotype"/>
        </w:rPr>
        <w:t xml:space="preserve"> </w:t>
      </w:r>
      <w:r w:rsidRPr="00AF28DB">
        <w:rPr>
          <w:rFonts w:ascii="Palatino Linotype" w:hAnsi="Palatino Linotype" w:cs="Palatino Linotype"/>
        </w:rPr>
        <w:t>επί σκοπόν αλούνται, και εκ πετροβόλου θυμού πλήρεις ριφήσονται χάλαζαι. Αγανακτήσει κατ  αὐτῶν ύδωρ θαλάσσης, ποταμοί δε συγκλύσουσιν αποτόμως. Αντιστήσεται</w:t>
      </w:r>
      <w:r>
        <w:rPr>
          <w:rFonts w:ascii="Palatino Linotype" w:hAnsi="Palatino Linotype" w:cs="Palatino Linotype"/>
        </w:rPr>
        <w:t xml:space="preserve"> </w:t>
      </w:r>
      <w:r w:rsidRPr="00AF28DB">
        <w:rPr>
          <w:rFonts w:ascii="Palatino Linotype" w:hAnsi="Palatino Linotype" w:cs="Palatino Linotype"/>
        </w:rPr>
        <w:t>αυτοίς πνεύμα δυνάμεως, και ως λαίλαψ εκλικμήσει αυτούς. Και ερημώσει πάσαν την γην ανομία, και η κακοπραγία περιτρέξει θρόνους δυναστών. Ακούσατε ουν</w:t>
      </w:r>
      <w:r>
        <w:rPr>
          <w:rFonts w:ascii="Palatino Linotype" w:hAnsi="Palatino Linotype" w:cs="Palatino Linotype"/>
        </w:rPr>
        <w:t xml:space="preserve"> </w:t>
      </w:r>
      <w:r w:rsidRPr="00AF28DB">
        <w:rPr>
          <w:rFonts w:ascii="Palatino Linotype" w:hAnsi="Palatino Linotype" w:cs="Palatino Linotype"/>
        </w:rPr>
        <w:t>βασιλείς, και συνέτε· μάθετε, δικασταί περάτων γης. Ενωτίσασθε οι κρατούντες πλήθους, και γεγαυρωμένοι επί όχλοις εθνών. Ότι εδόθη παρά Κυρίου η κράτησις</w:t>
      </w:r>
      <w:r>
        <w:rPr>
          <w:rFonts w:ascii="Palatino Linotype" w:hAnsi="Palatino Linotype" w:cs="Palatino Linotype"/>
        </w:rPr>
        <w:t xml:space="preserve"> </w:t>
      </w:r>
      <w:r w:rsidRPr="00AF28DB">
        <w:rPr>
          <w:rFonts w:ascii="Palatino Linotype" w:hAnsi="Palatino Linotype" w:cs="Palatino Linotype"/>
        </w:rPr>
        <w:t xml:space="preserve">υμίν, και η δυναστεία παρά Υψίστου.   </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Σοφίας Σολομώντος το Ανάγνωσμα (Κεφ. Δ . 7-15).</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r>
        <w:rPr>
          <w:rFonts w:ascii="Palatino Linotype" w:hAnsi="Palatino Linotype" w:cs="Palatino Linotype"/>
        </w:rPr>
        <w:t xml:space="preserve"> </w:t>
      </w:r>
      <w:r w:rsidRPr="00AF28DB">
        <w:rPr>
          <w:rFonts w:ascii="Palatino Linotype" w:hAnsi="Palatino Linotype" w:cs="Palatino Linotype"/>
        </w:rPr>
        <w:t>ηλικία γήρως, βίος ακηλίδωτος. Ευάρεστος Θεώ γενόμενος ηγαπήθη, και ζων μεταξύ αμαρτωλών μετετέθη. Ηρπάγη, μη κακία αλλάξη σύνεσιν αυτού, η δόλος απατήση</w:t>
      </w:r>
      <w:r>
        <w:rPr>
          <w:rFonts w:ascii="Palatino Linotype" w:hAnsi="Palatino Linotype" w:cs="Palatino Linotype"/>
        </w:rPr>
        <w:t xml:space="preserve"> </w:t>
      </w:r>
      <w:r w:rsidRPr="00AF28DB">
        <w:rPr>
          <w:rFonts w:ascii="Palatino Linotype" w:hAnsi="Palatino Linotype" w:cs="Palatino Linotype"/>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r>
        <w:rPr>
          <w:rFonts w:ascii="Palatino Linotype" w:hAnsi="Palatino Linotype" w:cs="Palatino Linotype"/>
        </w:rPr>
        <w:t xml:space="preserve"> </w:t>
      </w:r>
      <w:r w:rsidRPr="00AF28DB">
        <w:rPr>
          <w:rFonts w:ascii="Palatino Linotype" w:hAnsi="Palatino Linotype" w:cs="Palatino Linotype"/>
        </w:rPr>
        <w:t>γαρ ην Κυρίω η ψυχή αυτού· δια τούτο έσπευσεν εκ μέσου πονηρίας. Οι δε λαοί ιδόντες, και μη νοήσαντες, μηδέ θέντες επί διανοία το τοιούτον, ότι χάρις και</w:t>
      </w:r>
      <w:r>
        <w:rPr>
          <w:rFonts w:ascii="Palatino Linotype" w:hAnsi="Palatino Linotype" w:cs="Palatino Linotype"/>
        </w:rPr>
        <w:t xml:space="preserve"> </w:t>
      </w:r>
      <w:r w:rsidRPr="00AF28DB">
        <w:rPr>
          <w:rFonts w:ascii="Palatino Linotype" w:hAnsi="Palatino Linotype" w:cs="Palatino Linotype"/>
        </w:rPr>
        <w:t xml:space="preserve">έλεος εν τοις οσίοις αυτού, και επισκοπή εν τοις εκλεκτοίς αυτού. </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Εις τον Στίχον, Στιχηρά Προσόμοια. Ήχος δ'. Έδωκας σημείωσιν.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Της μακαριότητος της υπέρ νουν ορεγόμενος, ελογίσω θεσπέσιε, τρυφήν την εγκράτειαν, την πτωχείαν πλούτον, την ακτημοσύνην, περιουσίαν αληθή, και ευδόξίαν</w:t>
      </w:r>
      <w:r>
        <w:rPr>
          <w:rFonts w:ascii="Palatino Linotype" w:hAnsi="Palatino Linotype" w:cs="Palatino Linotype"/>
        </w:rPr>
        <w:t xml:space="preserve"> </w:t>
      </w:r>
      <w:r w:rsidRPr="00AF28DB">
        <w:rPr>
          <w:rFonts w:ascii="Palatino Linotype" w:hAnsi="Palatino Linotype" w:cs="Palatino Linotype"/>
        </w:rPr>
        <w:t xml:space="preserve">την μετριότητα· διο και της εφέσεως, της κατά γνώμην επέτυχες, εν σκηναίς αυλιζόμενος των Αγίων Ονούφριε.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Στιχ.: Τίμιος εναντίον Κυρίου ο θάνατος του Οσίου αυτού.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Δρόμον της ασκήσεως, απεριτρέπτως τετέλεκας, και την πίστιν τετήρηκας, εντεύθεν και στέφανον, εκομίσω Πάτερ, της δικαιοσύνης· ον σοι ητοίμασε Χριστός ο</w:t>
      </w:r>
      <w:r>
        <w:rPr>
          <w:rFonts w:ascii="Palatino Linotype" w:hAnsi="Palatino Linotype" w:cs="Palatino Linotype"/>
        </w:rPr>
        <w:t xml:space="preserve"> </w:t>
      </w:r>
      <w:r w:rsidRPr="00AF28DB">
        <w:rPr>
          <w:rFonts w:ascii="Palatino Linotype" w:hAnsi="Palatino Linotype" w:cs="Palatino Linotype"/>
        </w:rPr>
        <w:t xml:space="preserve">κατ' αξίαν νέμων τα έπαθλα, και γέρα χαριζόμενος και την των πόνων αντίδοσιν, ον και νυν ημάς ρύσασθαι, εκ κινδύνων δυσώπησον.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Στιχ.: Μακάριος ανήρ ο φοβούμενος τον Κύριον.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Πάσαν ηδυπάθειαν, υπωπιάζων το σώμά σου, απηρνήσω θεόσοφε, πικραίνων την αίσθησιν, εγκρατείας πόνοις, και σκληραγωγίας, υπομονή τε πειρασμών, και καρτερία</w:t>
      </w:r>
      <w:r>
        <w:rPr>
          <w:rFonts w:ascii="Palatino Linotype" w:hAnsi="Palatino Linotype" w:cs="Palatino Linotype"/>
        </w:rPr>
        <w:t xml:space="preserve"> </w:t>
      </w:r>
      <w:r w:rsidRPr="00AF28DB">
        <w:rPr>
          <w:rFonts w:ascii="Palatino Linotype" w:hAnsi="Palatino Linotype" w:cs="Palatino Linotype"/>
        </w:rPr>
        <w:t xml:space="preserve">των περιστάσεων, ανθ' ων την ατελεύτητον, αντιλαμβάνεις απόλαυσιν, και τρυφήν αδιάδοχον, και χαράν ανεκλάλητον.   </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Δόξα... Ήχος πλ. δ'</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Των μοναστών τα πλήθη, τον καθηγητήν σε τιμώμεν Ονούφριε· δια σου γαρ την τρίβον, την όντως ευθείαν πορεύεσθαι έγνωμεν. Μακάριος ει, τω Χριστώ δουλεύσας,</w:t>
      </w:r>
      <w:r>
        <w:rPr>
          <w:rFonts w:ascii="Palatino Linotype" w:hAnsi="Palatino Linotype" w:cs="Palatino Linotype"/>
        </w:rPr>
        <w:t xml:space="preserve"> </w:t>
      </w:r>
      <w:r w:rsidRPr="00AF28DB">
        <w:rPr>
          <w:rFonts w:ascii="Palatino Linotype" w:hAnsi="Palatino Linotype" w:cs="Palatino Linotype"/>
        </w:rPr>
        <w:t xml:space="preserve">και εχθρού θριαμβεύσας την δύναμιν, Αγγέλων συνόμιλε, Οσίων συμμέτοχε και Δικαίων· μεθ' ων πρέσβευε τω Κυρίω, ελεηθήναι τας ψυχάς ημών.   </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Και νυν... Θεοτοκίον Ήχος πλ. δ'</w:t>
      </w:r>
    </w:p>
    <w:p w:rsidR="00581D81" w:rsidRPr="00AF28DB" w:rsidRDefault="00581D81" w:rsidP="00AF28DB">
      <w:pPr>
        <w:spacing w:line="360" w:lineRule="auto"/>
        <w:jc w:val="both"/>
        <w:rPr>
          <w:rFonts w:ascii="Palatino Linotype" w:hAnsi="Palatino Linotype" w:cs="Palatino Linotype"/>
        </w:rPr>
      </w:pP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Δέσποινα πρόσδεξαι, τας δεήσεις των δούλων σου, και λύτρωσαι ημάς, από πάσης ανάγκης και θλίψεως.   </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Απολυτίκιον. Ήχος δ’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Ο Θεός των Πατέρων ημών...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Απόλυσις.                                     </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ΕΙΣ ΤΟΝ ΟΡΘΡΟΝ</w:t>
      </w:r>
    </w:p>
    <w:p w:rsidR="00581D81" w:rsidRPr="00AF28DB" w:rsidRDefault="00581D81" w:rsidP="00AF28DB">
      <w:pPr>
        <w:spacing w:line="360" w:lineRule="auto"/>
        <w:jc w:val="both"/>
        <w:rPr>
          <w:rFonts w:ascii="Palatino Linotype" w:hAnsi="Palatino Linotype" w:cs="Palatino Linotype"/>
        </w:rPr>
      </w:pP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Μετά την α’  στιχολογίαν, κάθισμα του Αγίου Ονουφρίου.</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Ήχος β</w:t>
      </w:r>
      <w:r>
        <w:rPr>
          <w:rFonts w:ascii="Palatino Linotype" w:hAnsi="Palatino Linotype" w:cs="Palatino Linotype"/>
          <w:b/>
          <w:bCs/>
        </w:rPr>
        <w:t>’</w:t>
      </w:r>
      <w:r w:rsidRPr="008C7A45">
        <w:rPr>
          <w:rFonts w:ascii="Palatino Linotype" w:hAnsi="Palatino Linotype" w:cs="Palatino Linotype"/>
          <w:b/>
          <w:bCs/>
        </w:rPr>
        <w:t xml:space="preserve"> . Τα άνω ζητών.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Αστήρ φαεινός, εδείχθης τοις μονάζουσιν, ως φέγγος νυκτί, αυγάζεις εν τοις πέρασιν, ούτω Πάτερ έλαμψας εν ασκήσει, καθάπερ ήλιος· δια τούτο Ονούφριε, μη</w:t>
      </w:r>
      <w:r>
        <w:rPr>
          <w:rFonts w:ascii="Palatino Linotype" w:hAnsi="Palatino Linotype" w:cs="Palatino Linotype"/>
        </w:rPr>
        <w:t xml:space="preserve"> </w:t>
      </w:r>
      <w:r w:rsidRPr="00AF28DB">
        <w:rPr>
          <w:rFonts w:ascii="Palatino Linotype" w:hAnsi="Palatino Linotype" w:cs="Palatino Linotype"/>
        </w:rPr>
        <w:t xml:space="preserve">παύση πρεσβεύων υπέρ πάντων ημών. </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Δόξα. Και νυν. 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Τω θείω φωτί το σκότος της καρδίας μου, μακράν Αγαθή απέλασον διδούσά μοι, οχετούς εις έκπλυσιν των κακών μου· δι’ ων ελύπησα, τον Υπεράγαθον Κύριον· εν</w:t>
      </w:r>
      <w:r>
        <w:rPr>
          <w:rFonts w:ascii="Palatino Linotype" w:hAnsi="Palatino Linotype" w:cs="Palatino Linotype"/>
        </w:rPr>
        <w:t xml:space="preserve"> </w:t>
      </w:r>
      <w:r w:rsidRPr="00AF28DB">
        <w:rPr>
          <w:rFonts w:ascii="Palatino Linotype" w:hAnsi="Palatino Linotype" w:cs="Palatino Linotype"/>
        </w:rPr>
        <w:t xml:space="preserve">Σοι γαρ μοι μόνη η παράκλησις.   </w:t>
      </w:r>
    </w:p>
    <w:p w:rsidR="00581D81" w:rsidRPr="00AF28DB" w:rsidRDefault="00581D81" w:rsidP="00AF28DB">
      <w:pPr>
        <w:spacing w:line="360" w:lineRule="auto"/>
        <w:jc w:val="both"/>
        <w:rPr>
          <w:rFonts w:ascii="Palatino Linotype" w:hAnsi="Palatino Linotype" w:cs="Palatino Linotype"/>
        </w:rPr>
      </w:pP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Μετά την β’  στιχολογίαν, κάθισμα του αυτού.</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Ήχος γ’ . Η Παρθένος σήμερον.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Επιλάμψει Πνεύματος, του παναγίου θεόφρον, φωτισθείς κατέλιπες, τους εν τω κόσμω θορύβους· έρημον καταλαβών δε Όσιε Πάτερ, εύφρανας τον επί πάντων Θεόν</w:t>
      </w:r>
      <w:r>
        <w:rPr>
          <w:rFonts w:ascii="Palatino Linotype" w:hAnsi="Palatino Linotype" w:cs="Palatino Linotype"/>
        </w:rPr>
        <w:t xml:space="preserve"> </w:t>
      </w:r>
      <w:r w:rsidRPr="00AF28DB">
        <w:rPr>
          <w:rFonts w:ascii="Palatino Linotype" w:hAnsi="Palatino Linotype" w:cs="Palatino Linotype"/>
        </w:rPr>
        <w:t xml:space="preserve">και Κτίστην· δια τούτο και δοξάζει, Χριστός σε μάκαρ, ο μεγαλόδωρος. </w:t>
      </w:r>
    </w:p>
    <w:p w:rsidR="00581D81" w:rsidRPr="008C7A45" w:rsidRDefault="00581D81" w:rsidP="008C7A45">
      <w:pPr>
        <w:spacing w:line="360" w:lineRule="auto"/>
        <w:jc w:val="center"/>
        <w:rPr>
          <w:rFonts w:ascii="Palatino Linotype" w:hAnsi="Palatino Linotype" w:cs="Palatino Linotype"/>
          <w:b/>
          <w:bCs/>
        </w:rPr>
      </w:pPr>
      <w:r w:rsidRPr="008C7A45">
        <w:rPr>
          <w:rFonts w:ascii="Palatino Linotype" w:hAnsi="Palatino Linotype" w:cs="Palatino Linotype"/>
          <w:b/>
          <w:bCs/>
        </w:rPr>
        <w:t>Δόξα. Και νυν. 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Εκ θερμής Σοι πίστεως, αναβοώ Θεοτόκε, αναξίω στόματι, και ρυπαρά τη καρδία· σώσόν με βεβυθισμένον ταις αμαρτίαις· οίκτειρον, τη απογνώσει θανατωθέντα·</w:t>
      </w:r>
      <w:r>
        <w:rPr>
          <w:rFonts w:ascii="Palatino Linotype" w:hAnsi="Palatino Linotype" w:cs="Palatino Linotype"/>
        </w:rPr>
        <w:t xml:space="preserve"> </w:t>
      </w:r>
      <w:r w:rsidRPr="00AF28DB">
        <w:rPr>
          <w:rFonts w:ascii="Palatino Linotype" w:hAnsi="Palatino Linotype" w:cs="Palatino Linotype"/>
        </w:rPr>
        <w:t xml:space="preserve">ίνα κράζω σεσωσμένος· χαίρε Παρθένε, Χριστιανών το καύχημα.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Ο Ν  ψαλμός, και οι Κανόνες: της Θεοτόκου ή της Εορτής: και των Αγίων.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Του Αγίου Ονουφρίου εκ του Μηναίου ο παρών, ου η Ακροστιχίς: Ονουφρίω τον αίνον εξάδω πόθω.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Ωδή α' Ήχος β'. Δεύτε λαοί.</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Όλον Χριστόν, εισοικισάμενος ένδοξε, και κόσμον παρωσάμενος, δόξαν την άστατον, της αυτού απολαύεις, Ονούφριε αξίως, χαράς αοίδιμε.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Νόμω Χριστού, εμμελέτησας θεσπέσιε, δένδρον ζωής κατάκαρπον, αρεταίς δέδειξαι, προβαλλόμενος χάριν, των θείων ιαμάτων, τοις κατορθώμασι.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Οίκος αγνή, ο της σοφίας εγνώρισαι· εκ των αιμάτων σάρκα γαρ, των σων αγνών λαβών, και σταυρώ ομιλήσας, Θεός της απαθείας, ημίν μετέδωκεν.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Και του Αγίου Πέτρου, ου η ακροστιχίς: Άλλον σε Πέτρον εικότως σέβω μάκαρ. Ιωσήφ.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Ωδή α</w:t>
      </w:r>
      <w:r>
        <w:rPr>
          <w:rFonts w:ascii="Palatino Linotype" w:hAnsi="Palatino Linotype" w:cs="Palatino Linotype"/>
          <w:b/>
          <w:bCs/>
        </w:rPr>
        <w:t>’</w:t>
      </w:r>
      <w:r w:rsidRPr="006C0505">
        <w:rPr>
          <w:rFonts w:ascii="Palatino Linotype" w:hAnsi="Palatino Linotype" w:cs="Palatino Linotype"/>
          <w:b/>
          <w:bCs/>
        </w:rPr>
        <w:t xml:space="preserve"> . Ήχος και ειρμός, ο αυτός.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Άλλον ημίν, Πέτρον σε νέον προβάλλεται, η Εκκλησία σήμερον καταλαμπρύνουσα, τας ημών διανοίας, τη μνήμη σου τη θεία, Πάτερ πανόλβιε.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Λήμης παθών, αποκαθάρας τα όμματα, της διανοίας Όσιε, τρανώς διέβλεψας, το αμήχανον κάλλος, Χριστού του Βασιλέως, του σε δοξάσαντος.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Λάμψαν εν σοι, της τρισηλίου Θεότητος, παμμάκαρ το ανέσπερον, φως απειργάσατο, καθαρόν σε δοχείον, των θείων χαρισμάτων Πάτερ θεόσοφε.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Ο δι’ ημάς εκ Σου Παρθένε τον άνθρωπον, υπερβολή χρηστότητος επενδυσάμενος, των Οσίων τους δήμους, Αυτόν ηγαπηκότας υπερεδόξασεν.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Ωδή γ'. Στερέωσον ημάς.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Υπήλθες τον Χριστού ζυγόν, Ονούφριε, ερήμοις αβάτοις συ καταμόνας, ομιλείν επιποθών αυτώ, και του κάλλους τρυφάν, δόξης της θείας αυτού.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Φωτίσας σεαυτόν φωτί της γνώσεως, και γνόφον σκεδάσας των παθημάτων, εν πλαξί ταις της καρδίας σου, απαθείας τον νόμον Πάτερ είληφας.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Ρανίδι συμπαθώς τη της πρεσβείας σου, την φλόγα κατάσβεσον της ψυχής μου, Θεοτόκε αειπάρθενε, συμπαθείας πηγήν μοι επαρδεύουσα.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Του Οσίου Πέτρου.</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Νεκρώσας επί γης τα μέλη Όσιε, μελέταις εζώωσας την ψυχήν σου, ταις ενθέοις και επέτυχες, αιωνίου ζωής τε και λαμπρότητος.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Συνήφθης ως καλώς πολιτευσάμενος, ταις άνω παμμάκαρ χοροστασίαις, ησυχία διαιτώμενος, και το κάλλος το θείον φανταζόμενος.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Εν όρεσι σοφέ κατακρυπτόμενος, ανθρώπων συνουσίας εμακρύνθης, και τον νουν όλον επτέρωσας, προς ουράνια κάλλη ευφραινόμενος.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Παλάτιον τερπνόν της απορρήτου Σε, ουσίας Παρθένε επεγνωκότες, κατά χρέος μεγαλύνομεν, οι σωθέντες τω Τόκω Σου Πανάμωμε.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Κοντάκιον του Οσίου Πέτρου. Ήχος β</w:t>
      </w:r>
      <w:r>
        <w:rPr>
          <w:rFonts w:ascii="Palatino Linotype" w:hAnsi="Palatino Linotype" w:cs="Palatino Linotype"/>
          <w:b/>
          <w:bCs/>
        </w:rPr>
        <w:t>’</w:t>
      </w:r>
      <w:r w:rsidRPr="006C0505">
        <w:rPr>
          <w:rFonts w:ascii="Palatino Linotype" w:hAnsi="Palatino Linotype" w:cs="Palatino Linotype"/>
          <w:b/>
          <w:bCs/>
        </w:rPr>
        <w:t xml:space="preserve"> . Τα άνω ζητών.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Μακρύνας σεαυτόν, ανθρώπων συνδυάσματος, τρώγλας των πετρών, και φάραγγας κατώκησας, δια πόθον έθεον, και αγάπην Πέτρε του Κυρίου σου, παρ’ ου στέφος απείληφας,</w:t>
      </w:r>
      <w:r>
        <w:rPr>
          <w:rFonts w:ascii="Palatino Linotype" w:hAnsi="Palatino Linotype" w:cs="Palatino Linotype"/>
        </w:rPr>
        <w:t xml:space="preserve"> </w:t>
      </w:r>
      <w:r w:rsidRPr="00AF28DB">
        <w:rPr>
          <w:rFonts w:ascii="Palatino Linotype" w:hAnsi="Palatino Linotype" w:cs="Palatino Linotype"/>
        </w:rPr>
        <w:t xml:space="preserve">πρεσβεύων απαύστως του σωθήναι ημάς.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Ο Οίκος.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Τους κοσμικούς θορύβους εκφυγών, και την ζάλην του βίου ως φευκτήν και ψεκτήν, αβάτους τόπους κατέλαβες, και κατά μόνας ώσπερ στρουθίον έτεσι πλείστοις</w:t>
      </w:r>
      <w:r>
        <w:rPr>
          <w:rFonts w:ascii="Palatino Linotype" w:hAnsi="Palatino Linotype" w:cs="Palatino Linotype"/>
        </w:rPr>
        <w:t xml:space="preserve"> </w:t>
      </w:r>
      <w:r w:rsidRPr="00AF28DB">
        <w:rPr>
          <w:rFonts w:ascii="Palatino Linotype" w:hAnsi="Palatino Linotype" w:cs="Palatino Linotype"/>
        </w:rPr>
        <w:t>εκαρτέρησας, εν ταις οπαίς και τρώγλαις και φάραγξι κρυπτόμενος, Κυρίω ενατενίζων, και Αυτού εκπληρών τα προστάγματα· παρ’ ου είληφας χάριν Όσιε, και ως</w:t>
      </w:r>
      <w:r>
        <w:rPr>
          <w:rFonts w:ascii="Palatino Linotype" w:hAnsi="Palatino Linotype" w:cs="Palatino Linotype"/>
        </w:rPr>
        <w:t xml:space="preserve"> </w:t>
      </w:r>
      <w:r w:rsidRPr="00AF28DB">
        <w:rPr>
          <w:rFonts w:ascii="Palatino Linotype" w:hAnsi="Palatino Linotype" w:cs="Palatino Linotype"/>
        </w:rPr>
        <w:t xml:space="preserve">ήλιος Πάτερ εξέλαμψας πρεσβεύων απαύστως του σωθήναι ημάς.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Κάθισμα του αυτού. Ήχος α’. Τον τάφον Σου Σωτήρ.</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Ενθάψας των παθών, επανάστασιν πάσαν, νεκρώσει της σαρκός, ιερώτατε Πάτερ, ζωήν ατελεύτητον, μετά θάνατον έλαβες. Όθεν σήμερον, η του Χριστού Εκκλησία,</w:t>
      </w:r>
      <w:r>
        <w:rPr>
          <w:rFonts w:ascii="Palatino Linotype" w:hAnsi="Palatino Linotype" w:cs="Palatino Linotype"/>
        </w:rPr>
        <w:t xml:space="preserve"> </w:t>
      </w:r>
      <w:r w:rsidRPr="00AF28DB">
        <w:rPr>
          <w:rFonts w:ascii="Palatino Linotype" w:hAnsi="Palatino Linotype" w:cs="Palatino Linotype"/>
        </w:rPr>
        <w:t xml:space="preserve">εορτάζει σου, την αξιάγαστον μνήμην, Οσίων αγλάϊσμα.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Κάθισμα του Οσίου Ονουφρίου. Ήχος δ'. Ταχύ προκατάλαβε.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Εμάκρυνας Όσιε, και εν ερήμοις σαφώς, ηυλίσθης τον Κύριον, ρυόμενόν σε δεινών, αεί εκδεχόμενος. Όθεν ευαρεστήσας, τω Δεσπότη παμμάκαρ, είληφας την αγήρω,</w:t>
      </w:r>
      <w:r>
        <w:rPr>
          <w:rFonts w:ascii="Palatino Linotype" w:hAnsi="Palatino Linotype" w:cs="Palatino Linotype"/>
        </w:rPr>
        <w:t xml:space="preserve"> </w:t>
      </w:r>
      <w:r w:rsidRPr="00AF28DB">
        <w:rPr>
          <w:rFonts w:ascii="Palatino Linotype" w:hAnsi="Palatino Linotype" w:cs="Palatino Linotype"/>
        </w:rPr>
        <w:t xml:space="preserve">ουρανών βασιλείαν, εν η νυν αυλιζόμενος, μνήσθητι των τιμώντων σε.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Δόξα... Και νυν... 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Εκαίνισας άχραντε, τω θείω τόκω σου, φθαρείσαν εν πάθεσι, των γηγενών την θνητήν, ουσίαν και ήγειρας, πάντας εκ του θανάτου, προς ζωήν αφθαρσίας· όθεν</w:t>
      </w:r>
      <w:r>
        <w:rPr>
          <w:rFonts w:ascii="Palatino Linotype" w:hAnsi="Palatino Linotype" w:cs="Palatino Linotype"/>
        </w:rPr>
        <w:t xml:space="preserve"> </w:t>
      </w:r>
      <w:r w:rsidRPr="00AF28DB">
        <w:rPr>
          <w:rFonts w:ascii="Palatino Linotype" w:hAnsi="Palatino Linotype" w:cs="Palatino Linotype"/>
        </w:rPr>
        <w:t xml:space="preserve">σε κατά χρέος, μακαρίζομεν πάντες, Παρθένε δεδοξασμένη, ως προεφήτευσας.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Ωδή δ'. Εισακήκοα Κύριε.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Ιδρυμένος ακλόνητος, παρά Χριστού δαιμόνων τρικυμίας, ως αφρόν Ονούφριε διαλέλυκας.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Ως αδάμας τοις θάλπεσι, και τοις κρυμοίς στερρώς εγκαρτερήσας, των δαιμόνων έλυσας τα παλαίσματα.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Της ψυχής μου την κάκωσιν, του σου Υιού τη λάμψει Θεοτόκε, αφελούσα σύναψον σωτηρία με.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Του Οσίου Πέτρου. Ελήλυθας εκ Παρθένου.</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Εν όρεσι και σπηλαίοις, σοφέ διαιτώμενος, θείας αναβάσεις τε εν τη καρδία τιθέμενος, πάσας απεξήρανας, τας των παθών αναβλύσεις θεία χάριτι.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Τοξεύματα των δαιμόνων και βέλη και θήρατρα, τελείως διέφυγες, τω θυρεώ τω της πίστεως, Όσιε σκεπόμενος, και του Κυρίου τω φόβω συντηρούμενος.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Ρηγνύμενος προ ποδών σου, τον δόλιον δράκοντα, και γέλωτα βλέποντες, τον απηνώς φρυταττόμενον, Πέτρε παναοίδιμε, μεγαλωσύνην Κυρίω αναπέμπομεν.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Ο Κύριός Σου τεχθείς της Κυρίας Πανάχραντε, κατακυριεύοντος εχθρού τον κόσμον ερρύσατο, πάντας τους Οσίους τε, ως αγαπήσαν τας τούτον εμεγάλυνεν.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Ωδή ε'. Ο του φωτός χορηγός.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Ολοκαυτώσας τον νουν, τω δι' ημάς υπέρ ημών θάνατον, δια Σταυρού κεκαρτερηκότι, αξίως κοινωνός, και συγκληρονόμος της δόξης γεγένησαι.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Ναόν ειργάσω σαυτόν, ολολαμπή ταις αρεταίς Όσιε, διαφανείς βολίδας ενθέους, αστράπτων τηλαυγώς, θείων θαυμασίων παμμάκαρ Ονούφριε.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Αγαθοδότην Χριστόν, Θεοκυήτρια αγνή τέξασα, τον πονηραίς παθών τρικυμίαις, κλονούμενόν με νυν, τη ση ευσπλαγχνία Παρθένε θεράπευσον.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Του Οσίου Πέτρου.</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Όρει σεπτών εντολών, αναδραμών ως Μωϋσής Όσιε, είδες Θεόν σαφώς ως εχώρεις, και πάσας φωτισθείς ψυχής, τας αισθήσεις μεγάλως δεδόξασαι.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Νεύσεσι θείαις αεί καλλωπιζόμενος σοφέ έμεινας, πάθους παντός αμέτοχος Πάτερ, και την απάθειαν, ώσπερ διπλοΐδα, οσίως ενδέδυσαι.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Έτεσι πλείστοις σοφέ, κατακρυπτόμενον το σον λείψανον, εις φωτισμόν ημών φανερούται, εβλύζον ποταμούς ημίν ιαμάτων, και μύρα της χάριτος.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Ιερωτάταις φωναίς, Σε καλλονήν του Ιακώβ μέλπομεν, σωματικώς γεννήσασαν κόσμω, το φως το εκ φωτός, το καταφαιδρύνον Οσίων τον σύλλογον.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Ωδή ς'. Εν αβύσσω πταισμάτων.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Ιθυνόμενος αύραις του Πνεύματος, όρμω γαληνώ προσεπέλασας Όσιε, το βάρος παρωσάμενος, της σαρκός εγκρατεία Ονούφριε.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Νεύσει θεία θεούμενος γέγονας, άγγελος επίγειος· την Ιωάννου γαρ, και Ηλιού εζήλωσας, πολιτείαν παμμάκαρ Ονούφριε.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Οδυνώμενος πάθεσιν Άχραντε, και συμποδιζόμενος τοις παραπτώμασιν, η την χαράν κυήσασα, των κακών μοι λύσιν παράσχου δέομαι.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Του Οσίου Πέτρου.</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Κρατυνθείς τη ισχύϊ του πνεύματος, πάσαν του εχθρού την ισχύν εταπείνωσας, και νικητής γενόμενος, προς Χριστόν στεφηφόρος ανέδραμες.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Οπαδός εχρημάτισας Όσιε, Πέτρου κορυφαίου της πέτρας της πίστεως, ου και την κλήσιν έσχηκας, και την πίστιν πλουσίως επλούτησας.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Τον αγώνα τον θείον ηγώνισαι, Πάτερ και την πίστιν οσίως ετήρησας, λοιπόν σοι εναπόκειται, της καλής εργασίας ο στέφανος.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Ο Θεός εν γαστρί Σου κατώκησε, και πάσαν βροτών την ουσίαν εθέωσε, και των Οσίων Άχραντε, την πληθύν ιερώς επεσπάσατο.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Κοντάκιον Ήχος πλ. δ'. Πίστιν Χριστού.</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Φως νοητόν και ουράνιον, ένδον λαβών εν καρδία σου, της ακηράτου Τριάδος δοχείον ώφθης Ονούφριε, και νυν μετά Αγγέλων ηρίθμησαι, κραυγάζων· Αλληλούϊα.</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Ο Οίκος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Ω αγάπη, το φως το υπέρλαμπρον! ω πασών αρετών το κεφάλαιον! η αεί τα ουράνια τάγματα ευφροσύνης πληρούσα και χάριτος, η ενοικήσασα τοις Αγίοις, Πατριάρχαις</w:t>
      </w:r>
      <w:r>
        <w:rPr>
          <w:rFonts w:ascii="Palatino Linotype" w:hAnsi="Palatino Linotype" w:cs="Palatino Linotype"/>
        </w:rPr>
        <w:t xml:space="preserve"> </w:t>
      </w:r>
      <w:r w:rsidRPr="00AF28DB">
        <w:rPr>
          <w:rFonts w:ascii="Palatino Linotype" w:hAnsi="Palatino Linotype" w:cs="Palatino Linotype"/>
        </w:rPr>
        <w:t xml:space="preserve">Προφήταις και Αποστόλοις, ων ταις ευχαίς και ημίν ενοίκησον, ίνα συν αυτοίς μελωδώμεν τω Θεώ, Αλληλούϊα.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Συναξάριον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Τη ΙΒ' του αυτού μηνός, Μνήμη του Οσίου Πατρός ημών Ονουφρίου του Αιγυπτίου.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Στίχοι</w:t>
      </w:r>
    </w:p>
    <w:p w:rsidR="00581D81"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Και την ενός χιτώνος εντολήν, Πάτερ, </w:t>
      </w:r>
      <w:r>
        <w:rPr>
          <w:rFonts w:ascii="Palatino Linotype" w:hAnsi="Palatino Linotype" w:cs="Palatino Linotype"/>
        </w:rPr>
        <w:t xml:space="preserve"> </w:t>
      </w:r>
    </w:p>
    <w:p w:rsidR="00581D81"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Υπερβέβηκας, γυμνητεύσας εις τέλος. </w:t>
      </w:r>
    </w:p>
    <w:p w:rsidR="00581D81" w:rsidRPr="00AF28DB" w:rsidRDefault="00581D81" w:rsidP="00AF28DB">
      <w:pPr>
        <w:spacing w:line="360" w:lineRule="auto"/>
        <w:jc w:val="both"/>
        <w:rPr>
          <w:rFonts w:ascii="Palatino Linotype" w:hAnsi="Palatino Linotype" w:cs="Palatino Linotype"/>
        </w:rPr>
      </w:pPr>
      <w:r>
        <w:rPr>
          <w:rFonts w:ascii="Palatino Linotype" w:hAnsi="Palatino Linotype" w:cs="Palatino Linotype"/>
        </w:rPr>
        <w:t xml:space="preserve"> </w:t>
      </w:r>
      <w:r w:rsidRPr="00AF28DB">
        <w:rPr>
          <w:rFonts w:ascii="Palatino Linotype" w:hAnsi="Palatino Linotype" w:cs="Palatino Linotype"/>
        </w:rPr>
        <w:t xml:space="preserve">Δωδεκάτη αχίτωνα Ονούφριον εκ βίου ήραν. </w:t>
      </w:r>
    </w:p>
    <w:p w:rsidR="00581D81"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Ούτος ην εξ Αιγύπτου, εν κοινοβίω κειμένω εν Ερμουπόλει Θηβών. Και ακούσας Ηλιού και Ιωάννου του Προδρόμου τον βίον, εξήλθε του κοινοβίου, και την έρημον</w:t>
      </w:r>
      <w:r>
        <w:rPr>
          <w:rFonts w:ascii="Palatino Linotype" w:hAnsi="Palatino Linotype" w:cs="Palatino Linotype"/>
        </w:rPr>
        <w:t xml:space="preserve"> </w:t>
      </w:r>
      <w:r w:rsidRPr="00AF28DB">
        <w:rPr>
          <w:rFonts w:ascii="Palatino Linotype" w:hAnsi="Palatino Linotype" w:cs="Palatino Linotype"/>
        </w:rPr>
        <w:t>ώκησεν επί εξήκοντα έτη, άνθρωπον μη εωρακώς το σύνολον. Ον εύρεν ο μέγας Παφνούτιος, εις τα ενδότερα της ερήμου χωρήσας, του ευλογηθήναι υπό Αγίων ανδρών.</w:t>
      </w:r>
      <w:r>
        <w:rPr>
          <w:rFonts w:ascii="Palatino Linotype" w:hAnsi="Palatino Linotype" w:cs="Palatino Linotype"/>
        </w:rPr>
        <w:t xml:space="preserve"> </w:t>
      </w:r>
      <w:r w:rsidRPr="00AF28DB">
        <w:rPr>
          <w:rFonts w:ascii="Palatino Linotype" w:hAnsi="Palatino Linotype" w:cs="Palatino Linotype"/>
        </w:rPr>
        <w:t>Επτακαίδεκα ουν ημέρας διηνυκώς, και τον τόπον, ένθα ην ο Άγιος, καταλαβών, και πλησίον αυτού γεγονώς, παρεκάλεσε το τε όνομα αυτού ειπείν, και πάντα τα</w:t>
      </w:r>
      <w:r>
        <w:rPr>
          <w:rFonts w:ascii="Palatino Linotype" w:hAnsi="Palatino Linotype" w:cs="Palatino Linotype"/>
        </w:rPr>
        <w:t xml:space="preserve"> </w:t>
      </w:r>
      <w:r w:rsidRPr="00AF28DB">
        <w:rPr>
          <w:rFonts w:ascii="Palatino Linotype" w:hAnsi="Palatino Linotype" w:cs="Palatino Linotype"/>
        </w:rPr>
        <w:t>περί αυτού εξηγησασθαι. Α και μαθών, ύστερον τοις εν τη ασκήσει μοναχοίς ανήγγειλεν, ου μόνον περί αυτού του θεοφόρου Πατρός Ονουφρίου, αλλά και περί ετέρων,</w:t>
      </w:r>
      <w:r>
        <w:rPr>
          <w:rFonts w:ascii="Palatino Linotype" w:hAnsi="Palatino Linotype" w:cs="Palatino Linotype"/>
        </w:rPr>
        <w:t xml:space="preserve"> </w:t>
      </w:r>
      <w:r w:rsidRPr="00AF28DB">
        <w:rPr>
          <w:rFonts w:ascii="Palatino Linotype" w:hAnsi="Palatino Linotype" w:cs="Palatino Linotype"/>
        </w:rPr>
        <w:t xml:space="preserve">ους διοδεύων εύρε παρά την έρημον.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Τότε δε, εν τω παρείναι αυτόν, του Οσίου προς Κύριον εκδημήσαντος, διελών το εαυτού τριβώνιον εις δύο μέρη, το εν επέβαλε τω Αγίω λειψάνω (και γαρ γυμνόν</w:t>
      </w:r>
      <w:r>
        <w:rPr>
          <w:rFonts w:ascii="Palatino Linotype" w:hAnsi="Palatino Linotype" w:cs="Palatino Linotype"/>
        </w:rPr>
        <w:t xml:space="preserve"> </w:t>
      </w:r>
      <w:r w:rsidRPr="00AF28DB">
        <w:rPr>
          <w:rFonts w:ascii="Palatino Linotype" w:hAnsi="Palatino Linotype" w:cs="Palatino Linotype"/>
        </w:rPr>
        <w:t>ην, θριξί μόναις λευκαίς σκεπόμενον), το δε έτερον εις την εαυτού επικάλυψιν παρακατέσχε. Θάπτει ουν το Άγιον Λείψανον εν αυτώ τω τόπω, και παραχρήμα η</w:t>
      </w:r>
      <w:r>
        <w:rPr>
          <w:rFonts w:ascii="Palatino Linotype" w:hAnsi="Palatino Linotype" w:cs="Palatino Linotype"/>
        </w:rPr>
        <w:t xml:space="preserve"> </w:t>
      </w:r>
      <w:r w:rsidRPr="00AF28DB">
        <w:rPr>
          <w:rFonts w:ascii="Palatino Linotype" w:hAnsi="Palatino Linotype" w:cs="Palatino Linotype"/>
        </w:rPr>
        <w:t>καλλύβη κατέπεσε, και ο φοίνιξ εξηράνθη, και το ύδωρ απέσχε. Τελείται δε η</w:t>
      </w:r>
      <w:r>
        <w:rPr>
          <w:rFonts w:ascii="Palatino Linotype" w:hAnsi="Palatino Linotype" w:cs="Palatino Linotype"/>
        </w:rPr>
        <w:t xml:space="preserve"> </w:t>
      </w:r>
      <w:r w:rsidRPr="00AF28DB">
        <w:rPr>
          <w:rFonts w:ascii="Palatino Linotype" w:hAnsi="Palatino Linotype" w:cs="Palatino Linotype"/>
        </w:rPr>
        <w:t>αυτού σύναξις εν τω Αγιωτάτω αυτού ευκτηρίω, τω όντι εν τη Μονή τούΑγίου Αλυπίου.</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  Τη αυτή ημέρα, Μνήμη του Οσίου Πατρός ημών Πέτρου του εν τω Άθω. </w:t>
      </w:r>
    </w:p>
    <w:p w:rsidR="00581D81" w:rsidRPr="006C0505" w:rsidRDefault="00581D81" w:rsidP="006C0505">
      <w:pPr>
        <w:spacing w:line="360" w:lineRule="auto"/>
        <w:jc w:val="center"/>
        <w:rPr>
          <w:rFonts w:ascii="Palatino Linotype" w:hAnsi="Palatino Linotype" w:cs="Palatino Linotype"/>
          <w:b/>
          <w:bCs/>
        </w:rPr>
      </w:pPr>
      <w:r w:rsidRPr="006C0505">
        <w:rPr>
          <w:rFonts w:ascii="Palatino Linotype" w:hAnsi="Palatino Linotype" w:cs="Palatino Linotype"/>
          <w:b/>
          <w:bCs/>
        </w:rPr>
        <w:t>Στίχοι</w:t>
      </w:r>
    </w:p>
    <w:p w:rsidR="00581D81"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Και σοι προτείνει δεξιάν Χριστός, Πέτρε, </w:t>
      </w:r>
      <w:r>
        <w:rPr>
          <w:rFonts w:ascii="Palatino Linotype" w:hAnsi="Palatino Linotype" w:cs="Palatino Linotype"/>
        </w:rPr>
        <w:t xml:space="preserve">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Σωθέντι γυμνώ εκ θαλάσσης του βίου.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Τη αυτή ημέρα, Μνήμη της Αγίας Μάρτυρος Αντωνίνης. </w:t>
      </w:r>
    </w:p>
    <w:p w:rsidR="00581D81" w:rsidRDefault="00581D81" w:rsidP="00903B98">
      <w:pPr>
        <w:spacing w:line="360" w:lineRule="auto"/>
        <w:jc w:val="center"/>
        <w:rPr>
          <w:rFonts w:ascii="Palatino Linotype" w:hAnsi="Palatino Linotype" w:cs="Palatino Linotype"/>
          <w:b/>
          <w:bCs/>
        </w:rPr>
      </w:pPr>
      <w:r w:rsidRPr="006C0505">
        <w:rPr>
          <w:rFonts w:ascii="Palatino Linotype" w:hAnsi="Palatino Linotype" w:cs="Palatino Linotype"/>
          <w:b/>
          <w:bCs/>
        </w:rPr>
        <w:t>Στίχοι:</w:t>
      </w:r>
    </w:p>
    <w:p w:rsidR="00581D81" w:rsidRDefault="00581D81" w:rsidP="00AF28DB">
      <w:pPr>
        <w:spacing w:line="360" w:lineRule="auto"/>
        <w:jc w:val="both"/>
        <w:rPr>
          <w:rFonts w:ascii="Palatino Linotype" w:hAnsi="Palatino Linotype" w:cs="Palatino Linotype"/>
          <w:b/>
          <w:bCs/>
        </w:rPr>
      </w:pPr>
      <w:r w:rsidRPr="00AF28DB">
        <w:rPr>
          <w:rFonts w:ascii="Palatino Linotype" w:hAnsi="Palatino Linotype" w:cs="Palatino Linotype"/>
        </w:rPr>
        <w:t>Θάλαμος η θάλασσα νυμφικός γίνη,</w:t>
      </w:r>
      <w:r>
        <w:rPr>
          <w:rFonts w:ascii="Palatino Linotype" w:hAnsi="Palatino Linotype" w:cs="Palatino Linotype"/>
          <w:b/>
          <w:bCs/>
        </w:rPr>
        <w:t xml:space="preserve"> </w:t>
      </w:r>
    </w:p>
    <w:p w:rsidR="00581D81"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Αντωνίναν κρύπτουσα νύμφην Κυρίου.</w:t>
      </w:r>
      <w:r>
        <w:rPr>
          <w:rFonts w:ascii="Palatino Linotype" w:hAnsi="Palatino Linotype" w:cs="Palatino Linotype"/>
        </w:rPr>
        <w:t xml:space="preserve"> </w:t>
      </w:r>
    </w:p>
    <w:p w:rsidR="00581D81" w:rsidRPr="00903B98" w:rsidRDefault="00581D81" w:rsidP="00AF28DB">
      <w:pPr>
        <w:spacing w:line="360" w:lineRule="auto"/>
        <w:jc w:val="both"/>
        <w:rPr>
          <w:rFonts w:ascii="Palatino Linotype" w:hAnsi="Palatino Linotype" w:cs="Palatino Linotype"/>
          <w:b/>
          <w:bCs/>
        </w:rPr>
      </w:pPr>
      <w:r w:rsidRPr="00AF28DB">
        <w:rPr>
          <w:rFonts w:ascii="Palatino Linotype" w:hAnsi="Palatino Linotype" w:cs="Palatino Linotype"/>
        </w:rPr>
        <w:t>Αύτη ην εκ πόλεως Νικαίας της κατά Βιθυνίας,</w:t>
      </w:r>
      <w:r>
        <w:rPr>
          <w:rFonts w:ascii="Palatino Linotype" w:hAnsi="Palatino Linotype" w:cs="Palatino Linotype"/>
        </w:rPr>
        <w:t xml:space="preserve"> κατά τους χρόνους Διοκλητιανού </w:t>
      </w:r>
      <w:r w:rsidRPr="00AF28DB">
        <w:rPr>
          <w:rFonts w:ascii="Palatino Linotype" w:hAnsi="Palatino Linotype" w:cs="Palatino Linotype"/>
        </w:rPr>
        <w:t>και Μαξιμιανού, και Πρισκιλλιανού άρχοντο</w:t>
      </w:r>
      <w:r>
        <w:rPr>
          <w:rFonts w:ascii="Palatino Linotype" w:hAnsi="Palatino Linotype" w:cs="Palatino Linotype"/>
        </w:rPr>
        <w:t xml:space="preserve">ς. Προς ον αχθείσα, δια την εις τον </w:t>
      </w:r>
      <w:r w:rsidRPr="00AF28DB">
        <w:rPr>
          <w:rFonts w:ascii="Palatino Linotype" w:hAnsi="Palatino Linotype" w:cs="Palatino Linotype"/>
        </w:rPr>
        <w:t>Χριστόν</w:t>
      </w:r>
      <w:r>
        <w:rPr>
          <w:rFonts w:ascii="Palatino Linotype" w:hAnsi="Palatino Linotype" w:cs="Palatino Linotype"/>
          <w:b/>
          <w:bCs/>
        </w:rPr>
        <w:t xml:space="preserve"> </w:t>
      </w:r>
      <w:r w:rsidRPr="00AF28DB">
        <w:rPr>
          <w:rFonts w:ascii="Palatino Linotype" w:hAnsi="Palatino Linotype" w:cs="Palatino Linotype"/>
        </w:rPr>
        <w:t>ομολογίαν, τύπτεται μάστιξι κατά μαζών. Και τότε μεν τίθεται εν φυλακή· αύθις δε αχθείσα αναρτάται εν ξύλω και τας πλευράς κατακαίεται, και επί πυρακτωθείσης</w:t>
      </w:r>
      <w:r>
        <w:rPr>
          <w:rFonts w:ascii="Palatino Linotype" w:hAnsi="Palatino Linotype" w:cs="Palatino Linotype"/>
          <w:b/>
          <w:bCs/>
        </w:rPr>
        <w:t xml:space="preserve"> </w:t>
      </w:r>
      <w:r w:rsidRPr="00AF28DB">
        <w:rPr>
          <w:rFonts w:ascii="Palatino Linotype" w:hAnsi="Palatino Linotype" w:cs="Palatino Linotype"/>
        </w:rPr>
        <w:t>εσχάρας τίθεται, και διαπείρεται σούβλαις πεπυρακτωμέναις τας χείρας, εξ ων ευωδία ώσπερ εκ Στύρακος απεπέμπετο. Διατρηθείσα δε ομοίως και τους αστραγάλους</w:t>
      </w:r>
      <w:r>
        <w:rPr>
          <w:rFonts w:ascii="Palatino Linotype" w:hAnsi="Palatino Linotype" w:cs="Palatino Linotype"/>
          <w:b/>
          <w:bCs/>
        </w:rPr>
        <w:t xml:space="preserve"> </w:t>
      </w:r>
      <w:r w:rsidRPr="00AF28DB">
        <w:rPr>
          <w:rFonts w:ascii="Palatino Linotype" w:hAnsi="Palatino Linotype" w:cs="Palatino Linotype"/>
        </w:rPr>
        <w:t>οβελίσκοις εκκαυθείσιν, απήχθη πάλιν εν τη φρουρά· και εν δυσί χρόνοις εν αυτή ταλαιπωρείν εαθείσα αύθις εξάγεται. Και εν θαλάσση ριφείσα, βαρύτατον λίθον</w:t>
      </w:r>
      <w:r>
        <w:rPr>
          <w:rFonts w:ascii="Palatino Linotype" w:hAnsi="Palatino Linotype" w:cs="Palatino Linotype"/>
          <w:b/>
          <w:bCs/>
        </w:rPr>
        <w:t xml:space="preserve"> </w:t>
      </w:r>
      <w:r w:rsidRPr="00AF28DB">
        <w:rPr>
          <w:rFonts w:ascii="Palatino Linotype" w:hAnsi="Palatino Linotype" w:cs="Palatino Linotype"/>
        </w:rPr>
        <w:t>κατά του αυχένος περιδεθείσα, απεδόθη τη γη αβλαβής. Συλληφθείσα δε και προσαχθείσα τω άρχοντι, λίθοις βληθήναι κελεύεται· ειθ’ ούτω την κεφαλήν αποτμηθήναι,</w:t>
      </w:r>
      <w:r>
        <w:rPr>
          <w:rFonts w:ascii="Palatino Linotype" w:hAnsi="Palatino Linotype" w:cs="Palatino Linotype"/>
          <w:b/>
          <w:bCs/>
        </w:rPr>
        <w:t xml:space="preserve"> </w:t>
      </w:r>
      <w:r w:rsidRPr="00AF28DB">
        <w:rPr>
          <w:rFonts w:ascii="Palatino Linotype" w:hAnsi="Palatino Linotype" w:cs="Palatino Linotype"/>
        </w:rPr>
        <w:t xml:space="preserve">και ούτω τον του μαρτυρίου κομίζεται στέφανον.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Τη αυτή ημέρα, Μνήμη του Αγίου Ιωάννου του Στρατιώτου. </w:t>
      </w:r>
    </w:p>
    <w:p w:rsidR="00581D81" w:rsidRPr="00903B98" w:rsidRDefault="00581D81" w:rsidP="00903B98">
      <w:pPr>
        <w:spacing w:line="360" w:lineRule="auto"/>
        <w:jc w:val="center"/>
        <w:rPr>
          <w:rFonts w:ascii="Palatino Linotype" w:hAnsi="Palatino Linotype" w:cs="Palatino Linotype"/>
          <w:b/>
          <w:bCs/>
        </w:rPr>
      </w:pPr>
      <w:r w:rsidRPr="00903B98">
        <w:rPr>
          <w:rFonts w:ascii="Palatino Linotype" w:hAnsi="Palatino Linotype" w:cs="Palatino Linotype"/>
          <w:b/>
          <w:bCs/>
        </w:rPr>
        <w:t>Στίχοι:</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Ο στρατιώτης νυν χορεύει εν πόλω,</w:t>
      </w:r>
      <w:r>
        <w:rPr>
          <w:rFonts w:ascii="Palatino Linotype" w:hAnsi="Palatino Linotype" w:cs="Palatino Linotype"/>
        </w:rPr>
        <w:t xml:space="preserve"> </w:t>
      </w:r>
      <w:r w:rsidRPr="00AF28DB">
        <w:rPr>
          <w:rFonts w:ascii="Palatino Linotype" w:hAnsi="Palatino Linotype" w:cs="Palatino Linotype"/>
        </w:rPr>
        <w:t xml:space="preserve">όπου στρατιαί Αγγέλων Ιωάννης.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Τη αυτή ημέρα ο Όσιος Ζήνων, εν ειρήνη τελειούται. </w:t>
      </w:r>
    </w:p>
    <w:p w:rsidR="00581D81" w:rsidRPr="00903B98" w:rsidRDefault="00581D81" w:rsidP="00903B98">
      <w:pPr>
        <w:spacing w:line="360" w:lineRule="auto"/>
        <w:jc w:val="center"/>
        <w:rPr>
          <w:rFonts w:ascii="Palatino Linotype" w:hAnsi="Palatino Linotype" w:cs="Palatino Linotype"/>
          <w:b/>
          <w:bCs/>
        </w:rPr>
      </w:pPr>
      <w:r w:rsidRPr="00903B98">
        <w:rPr>
          <w:rFonts w:ascii="Palatino Linotype" w:hAnsi="Palatino Linotype" w:cs="Palatino Linotype"/>
          <w:b/>
          <w:bCs/>
        </w:rPr>
        <w:t>Στίχοι:</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Θεώ σύνεστιν ώσπερ ήλπιζε Ζήνων.</w:t>
      </w:r>
      <w:r>
        <w:rPr>
          <w:rFonts w:ascii="Palatino Linotype" w:hAnsi="Palatino Linotype" w:cs="Palatino Linotype"/>
        </w:rPr>
        <w:t xml:space="preserve"> </w:t>
      </w:r>
      <w:r w:rsidRPr="00AF28DB">
        <w:rPr>
          <w:rFonts w:ascii="Palatino Linotype" w:hAnsi="Palatino Linotype" w:cs="Palatino Linotype"/>
        </w:rPr>
        <w:t xml:space="preserve">Tό της Γραφής γαρ, ελπίς ου καταισχύνει.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Τη αυτή ημέρα ο Όσιος Ιουλιανός, ο εν τοις Δαγάτου (η Δαγάζου) εν ειρήνη τελειούται. </w:t>
      </w:r>
    </w:p>
    <w:p w:rsidR="00581D81" w:rsidRPr="00903B98" w:rsidRDefault="00581D81" w:rsidP="00903B98">
      <w:pPr>
        <w:spacing w:line="360" w:lineRule="auto"/>
        <w:jc w:val="center"/>
        <w:rPr>
          <w:rFonts w:ascii="Palatino Linotype" w:hAnsi="Palatino Linotype" w:cs="Palatino Linotype"/>
          <w:b/>
          <w:bCs/>
        </w:rPr>
      </w:pPr>
      <w:r w:rsidRPr="00903B98">
        <w:rPr>
          <w:rFonts w:ascii="Palatino Linotype" w:hAnsi="Palatino Linotype" w:cs="Palatino Linotype"/>
          <w:b/>
          <w:bCs/>
        </w:rPr>
        <w:t>Στίχοι:</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Ιουλιανός, θάπτεται Πατήρ μέγας,</w:t>
      </w:r>
      <w:r>
        <w:rPr>
          <w:rFonts w:ascii="Palatino Linotype" w:hAnsi="Palatino Linotype" w:cs="Palatino Linotype"/>
        </w:rPr>
        <w:t xml:space="preserve"> </w:t>
      </w:r>
      <w:r w:rsidRPr="00AF28DB">
        <w:rPr>
          <w:rFonts w:ascii="Palatino Linotype" w:hAnsi="Palatino Linotype" w:cs="Palatino Linotype"/>
        </w:rPr>
        <w:t xml:space="preserve">Τάφου τον ουδόν, ημερών πλήρης φθάσας.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Τη αυτή ημέρα, ο Άγιος Νεομάρτυς Ιωάννης ο εκ Τραπεζούντας, και εν Ασπροκάστρω ξίφει μαρτυρήσας, εν έτει 1642.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Τη αυτή ημέρα, μνήμη του Αγίου Νέου Ιερομάρτυρος Βενεδίκτου του Κωνσταμονίτου, του εξ Εζεβών Σερρών και εν Θεσσαλονίκη εν έτει 1821 αποκεφαλισθείς, μαρτυρήσας.</w:t>
      </w:r>
    </w:p>
    <w:p w:rsidR="00581D81" w:rsidRPr="00903B98" w:rsidRDefault="00581D81" w:rsidP="00903B98">
      <w:pPr>
        <w:spacing w:line="360" w:lineRule="auto"/>
        <w:jc w:val="center"/>
        <w:rPr>
          <w:rFonts w:ascii="Palatino Linotype" w:hAnsi="Palatino Linotype" w:cs="Palatino Linotype"/>
          <w:b/>
          <w:bCs/>
        </w:rPr>
      </w:pPr>
      <w:r w:rsidRPr="00903B98">
        <w:rPr>
          <w:rFonts w:ascii="Palatino Linotype" w:hAnsi="Palatino Linotype" w:cs="Palatino Linotype"/>
          <w:b/>
          <w:bCs/>
        </w:rPr>
        <w:t>Στίχοι:</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Βενέδικτε νέε Όσιε και Μάρτυς· </w:t>
      </w:r>
      <w:r>
        <w:rPr>
          <w:rFonts w:ascii="Palatino Linotype" w:hAnsi="Palatino Linotype" w:cs="Palatino Linotype"/>
        </w:rPr>
        <w:t xml:space="preserve"> </w:t>
      </w:r>
      <w:r w:rsidRPr="00AF28DB">
        <w:rPr>
          <w:rFonts w:ascii="Palatino Linotype" w:hAnsi="Palatino Linotype" w:cs="Palatino Linotype"/>
        </w:rPr>
        <w:t xml:space="preserve">Κεφαλήν ετμήθης, Εζεβίτα, χαίρων.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Ούτος κατήγετο εξ Εζεβών, νυν Δάφνης, της επαρχίας Βισαλτίας του νομού Σερρών. Εκ νεότητος ποθήσας πολιτείαν και αρετής ολοκλήρωσιν ήλθεν εις την εν Άθωνι</w:t>
      </w:r>
      <w:r>
        <w:rPr>
          <w:rFonts w:ascii="Palatino Linotype" w:hAnsi="Palatino Linotype" w:cs="Palatino Linotype"/>
        </w:rPr>
        <w:t xml:space="preserve"> </w:t>
      </w:r>
      <w:r w:rsidRPr="00AF28DB">
        <w:rPr>
          <w:rFonts w:ascii="Palatino Linotype" w:hAnsi="Palatino Linotype" w:cs="Palatino Linotype"/>
        </w:rPr>
        <w:t>Μονήν του Κωνσταμονίτου, εξ ης απεστάλη εις Πολύγυρον δια την εκμάθησιν των ιερών γραμμάτων. Θεαρέστως και οσίως πολιτευσάμενος και χειροτονηθείς ιερεύς</w:t>
      </w:r>
      <w:r>
        <w:rPr>
          <w:rFonts w:ascii="Palatino Linotype" w:hAnsi="Palatino Linotype" w:cs="Palatino Linotype"/>
        </w:rPr>
        <w:t xml:space="preserve"> </w:t>
      </w:r>
      <w:r w:rsidRPr="00AF28DB">
        <w:rPr>
          <w:rFonts w:ascii="Palatino Linotype" w:hAnsi="Palatino Linotype" w:cs="Palatino Linotype"/>
        </w:rPr>
        <w:t>του Θεού του Υψίστου ταπεινώς ιεράτευσεν εν τη Μονή της αυτού μετανοίας. Εν τοις χρόνοις της των υποδούλων χριστωνύμων εξεργέσεως κατά των της Άγαρ εκγόνων</w:t>
      </w:r>
      <w:r>
        <w:rPr>
          <w:rFonts w:ascii="Palatino Linotype" w:hAnsi="Palatino Linotype" w:cs="Palatino Linotype"/>
        </w:rPr>
        <w:t xml:space="preserve"> </w:t>
      </w:r>
      <w:r w:rsidRPr="00AF28DB">
        <w:rPr>
          <w:rFonts w:ascii="Palatino Linotype" w:hAnsi="Palatino Linotype" w:cs="Palatino Linotype"/>
        </w:rPr>
        <w:t>συλληφθείς μετ’ άλλων πολλών ωδηγήθη εις Θεσσαλονίκην, ένθα πολλάς υπομείνας βασάνους εν τέλει την κεφαλήν ετμήθη και στέφος απείληφε μαρτυρίου χρυσόπλοκον.</w:t>
      </w:r>
      <w:r>
        <w:rPr>
          <w:rFonts w:ascii="Palatino Linotype" w:hAnsi="Palatino Linotype" w:cs="Palatino Linotype"/>
        </w:rPr>
        <w:t xml:space="preserve"> </w:t>
      </w:r>
      <w:r w:rsidRPr="00AF28DB">
        <w:rPr>
          <w:rFonts w:ascii="Palatino Linotype" w:hAnsi="Palatino Linotype" w:cs="Palatino Linotype"/>
        </w:rPr>
        <w:t>Εν τη επελθούση νυκτί, έπερθεν του μαρτυρικού αυτού λειψάνου ανεφάνη φωτολαμπής ως ήλιος σταυρός, φαίνων αυτώ και δεικνύων τοις πάσι την ευαρέσκειαν του</w:t>
      </w:r>
      <w:r>
        <w:rPr>
          <w:rFonts w:ascii="Palatino Linotype" w:hAnsi="Palatino Linotype" w:cs="Palatino Linotype"/>
        </w:rPr>
        <w:t xml:space="preserve"> </w:t>
      </w:r>
      <w:r w:rsidRPr="00AF28DB">
        <w:rPr>
          <w:rFonts w:ascii="Palatino Linotype" w:hAnsi="Palatino Linotype" w:cs="Palatino Linotype"/>
        </w:rPr>
        <w:t xml:space="preserve">αγωνοθέτου Κυρίου τοις αθλητικοίς του Οσιομάρτυρος σκάμμασι.   </w:t>
      </w:r>
    </w:p>
    <w:p w:rsidR="00581D81"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Τη αυτή ημέρα, μνήμη του Αγίου Νέου Οσιομάρτυρος Συνεσίου του Κωνσταμονίτου, του εκ Τριγλίας Προύσης και εν Θεσσαλονίκη εν έτει 1821 αποκεφαλισθείς μαρτυρήσαντος.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Τη αυτή ημέρα, μνήμη του Αγίου Νέου Οσιομάρτυρος Τιμοθέου του Αγιορείτου, του εκ Βερροίας και εν Θεσσαλονίκη εν έτει 1821 αποκεφαλισθείς μαρτυρήσαντος.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  Τη αυτή ημέρα, μνήμη του Αγίου Νέου Οσιομάρτυρος Πέτρου του Κωνσταμονίτου, του εξ Ιωαννίνων και εν Θεσσαλονίκη εν έτει 1821 αποκεφαλισθείς μαρτυρήσαντος.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  Τη αυτή ημέρα, μνήμη του Οσίου Πατρός ημών Αρσενίου Κονεζίας του Ρώσσου του θαυματουργού.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Ταις αυτών αγίαις πρεσβείαις, ο Θεός, ελέησον ημάς. Αμήν.   </w:t>
      </w:r>
    </w:p>
    <w:p w:rsidR="00581D81" w:rsidRPr="00903B98" w:rsidRDefault="00581D81" w:rsidP="00903B98">
      <w:pPr>
        <w:spacing w:line="360" w:lineRule="auto"/>
        <w:jc w:val="center"/>
        <w:rPr>
          <w:rFonts w:ascii="Palatino Linotype" w:hAnsi="Palatino Linotype" w:cs="Palatino Linotype"/>
          <w:b/>
          <w:bCs/>
        </w:rPr>
      </w:pPr>
      <w:r w:rsidRPr="00903B98">
        <w:rPr>
          <w:rFonts w:ascii="Palatino Linotype" w:hAnsi="Palatino Linotype" w:cs="Palatino Linotype"/>
          <w:b/>
          <w:bCs/>
        </w:rPr>
        <w:t>Ωδή ζ'. Εικόνος χρυσής.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Νεώσας ψυχήν, τω αρότρω προσευχής Πάτερ Ονούφριε, και κατασπείρας την εγκράτειαν, στάχυν αγνείας εθέρισας, η συνδιαιτώμενος μάκαρ, συν Αγγέλοις εκραύγαζες·</w:t>
      </w:r>
      <w:r>
        <w:rPr>
          <w:rFonts w:ascii="Palatino Linotype" w:hAnsi="Palatino Linotype" w:cs="Palatino Linotype"/>
        </w:rPr>
        <w:t xml:space="preserve"> </w:t>
      </w:r>
      <w:r w:rsidRPr="00AF28DB">
        <w:rPr>
          <w:rFonts w:ascii="Palatino Linotype" w:hAnsi="Palatino Linotype" w:cs="Palatino Linotype"/>
        </w:rPr>
        <w:t xml:space="preserve">Ευλογητός ει ο Θεός, ο των Πατέρων ημών.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Εμάκρυνας μεν, σεαυτόν εκ κοσμικής διαίτης Όσιε, εν ερημίαις δ' αυλιζόμενος, άρτον ουράνιον είληφας· είχες γαρ Χριστόν σιτοδότην, ω γεγηθώς ανεκραύγαζες·</w:t>
      </w:r>
      <w:r>
        <w:rPr>
          <w:rFonts w:ascii="Palatino Linotype" w:hAnsi="Palatino Linotype" w:cs="Palatino Linotype"/>
        </w:rPr>
        <w:t xml:space="preserve"> </w:t>
      </w:r>
      <w:r w:rsidRPr="00AF28DB">
        <w:rPr>
          <w:rFonts w:ascii="Palatino Linotype" w:hAnsi="Palatino Linotype" w:cs="Palatino Linotype"/>
        </w:rPr>
        <w:t xml:space="preserve">Ευλογητός ει ο Θεός, ο των Πατέρων ημών. </w:t>
      </w:r>
    </w:p>
    <w:p w:rsidR="00581D81" w:rsidRPr="00903B98" w:rsidRDefault="00581D81" w:rsidP="00903B98">
      <w:pPr>
        <w:spacing w:line="360" w:lineRule="auto"/>
        <w:jc w:val="center"/>
        <w:rPr>
          <w:rFonts w:ascii="Palatino Linotype" w:hAnsi="Palatino Linotype" w:cs="Palatino Linotype"/>
          <w:b/>
          <w:bCs/>
        </w:rPr>
      </w:pPr>
      <w:r w:rsidRPr="00903B98">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Ξενίζει βροτούς, και αΰλους Πάναγνε της σης λοχείας, θείον μυστήριον· μόνη γαρ, άνευ σποράς Λόγον τέτοκας, σάρκα γεγονότα δι' οίκτον, ω σωθέντες κραυγάζομεν·</w:t>
      </w:r>
      <w:r>
        <w:rPr>
          <w:rFonts w:ascii="Palatino Linotype" w:hAnsi="Palatino Linotype" w:cs="Palatino Linotype"/>
        </w:rPr>
        <w:t xml:space="preserve"> </w:t>
      </w:r>
      <w:r w:rsidRPr="00AF28DB">
        <w:rPr>
          <w:rFonts w:ascii="Palatino Linotype" w:hAnsi="Palatino Linotype" w:cs="Palatino Linotype"/>
        </w:rPr>
        <w:t xml:space="preserve">Ευλογημένη, η Θεόν σαρκί κυήσασα.   </w:t>
      </w:r>
    </w:p>
    <w:p w:rsidR="00581D81" w:rsidRPr="00903B98" w:rsidRDefault="00581D81" w:rsidP="00903B98">
      <w:pPr>
        <w:spacing w:line="360" w:lineRule="auto"/>
        <w:jc w:val="center"/>
        <w:rPr>
          <w:rFonts w:ascii="Palatino Linotype" w:hAnsi="Palatino Linotype" w:cs="Palatino Linotype"/>
          <w:b/>
          <w:bCs/>
        </w:rPr>
      </w:pPr>
      <w:r w:rsidRPr="00903B98">
        <w:rPr>
          <w:rFonts w:ascii="Palatino Linotype" w:hAnsi="Palatino Linotype" w:cs="Palatino Linotype"/>
          <w:b/>
          <w:bCs/>
        </w:rPr>
        <w:t>Του Οσίου Πέτρου.</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Στερρώ λογισμώ, επί ώμων τον σταυρόν Πάτερ αράμενος, τω Σταυρωθέτνι ηκολούθησας ως μοναστής ιερώτατος, φλέγων ώσπερ ύλην τα πάθη, και βοών παμμακάριστε·</w:t>
      </w:r>
      <w:r>
        <w:rPr>
          <w:rFonts w:ascii="Palatino Linotype" w:hAnsi="Palatino Linotype" w:cs="Palatino Linotype"/>
        </w:rPr>
        <w:t xml:space="preserve"> </w:t>
      </w:r>
      <w:r w:rsidRPr="00AF28DB">
        <w:rPr>
          <w:rFonts w:ascii="Palatino Linotype" w:hAnsi="Palatino Linotype" w:cs="Palatino Linotype"/>
        </w:rPr>
        <w:t xml:space="preserve">Ευλογητός ει ο Θεός, ο των Πατέρων ημών.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Σε χρόνοις πολλοίς, κεκρυμμένον φανεροί, ως θησαυρόν μυστικόν, ο θείος Λόγος Πέτρε Όσιε, εις φανερά περιποίησιν, πάντων των κρυφή κεκτημένων, αμαρτιών</w:t>
      </w:r>
      <w:r>
        <w:rPr>
          <w:rFonts w:ascii="Palatino Linotype" w:hAnsi="Palatino Linotype" w:cs="Palatino Linotype"/>
        </w:rPr>
        <w:t xml:space="preserve"> </w:t>
      </w:r>
      <w:r w:rsidRPr="00AF28DB">
        <w:rPr>
          <w:rFonts w:ascii="Palatino Linotype" w:hAnsi="Palatino Linotype" w:cs="Palatino Linotype"/>
        </w:rPr>
        <w:t xml:space="preserve">σπίλους Όσιε, και φανερόν σε πρεσβευτήν, ευμοιρηκότων τρανώς.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Ευώδες Χριστού τη συνθέσει ώφθης θυμίαμα, μύρον προχέεις ευωδέστατον, εκ των τιμίων λειψάνων σου, πάντας τους ορώντας εις θαύμα συγκινών Πάτερ Όσιε, μετά</w:t>
      </w:r>
      <w:r>
        <w:rPr>
          <w:rFonts w:ascii="Palatino Linotype" w:hAnsi="Palatino Linotype" w:cs="Palatino Linotype"/>
        </w:rPr>
        <w:t xml:space="preserve"> </w:t>
      </w:r>
      <w:r w:rsidRPr="00AF28DB">
        <w:rPr>
          <w:rFonts w:ascii="Palatino Linotype" w:hAnsi="Palatino Linotype" w:cs="Palatino Linotype"/>
        </w:rPr>
        <w:t xml:space="preserve">σαρκός αγγελικόν βίον γαρ έζησας. </w:t>
      </w:r>
    </w:p>
    <w:p w:rsidR="00581D81" w:rsidRPr="00903B98" w:rsidRDefault="00581D81" w:rsidP="00903B98">
      <w:pPr>
        <w:spacing w:line="360" w:lineRule="auto"/>
        <w:jc w:val="center"/>
        <w:rPr>
          <w:rFonts w:ascii="Palatino Linotype" w:hAnsi="Palatino Linotype" w:cs="Palatino Linotype"/>
          <w:b/>
          <w:bCs/>
        </w:rPr>
      </w:pPr>
      <w:r w:rsidRPr="00903B98">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Ωραίαν ευρών, και καλήν εν γυναιξί, Σε Παναγία, ο ωραιότατος Λόγος ώκησε την παναγίαν κοιλίαν Σου, πάντας τους χορούς των Οσίων, καθαγιάσας κραυγάζοντας·</w:t>
      </w:r>
      <w:r>
        <w:rPr>
          <w:rFonts w:ascii="Palatino Linotype" w:hAnsi="Palatino Linotype" w:cs="Palatino Linotype"/>
        </w:rPr>
        <w:t xml:space="preserve"> </w:t>
      </w:r>
      <w:r w:rsidRPr="00AF28DB">
        <w:rPr>
          <w:rFonts w:ascii="Palatino Linotype" w:hAnsi="Palatino Linotype" w:cs="Palatino Linotype"/>
        </w:rPr>
        <w:t xml:space="preserve">Ευλογημένη, η Θεόν σαρκί κυήσασα.   </w:t>
      </w:r>
    </w:p>
    <w:p w:rsidR="00581D81" w:rsidRPr="00903B98" w:rsidRDefault="00581D81" w:rsidP="00903B98">
      <w:pPr>
        <w:spacing w:line="360" w:lineRule="auto"/>
        <w:jc w:val="center"/>
        <w:rPr>
          <w:rFonts w:ascii="Palatino Linotype" w:hAnsi="Palatino Linotype" w:cs="Palatino Linotype"/>
          <w:b/>
          <w:bCs/>
        </w:rPr>
      </w:pPr>
      <w:r w:rsidRPr="00903B98">
        <w:rPr>
          <w:rFonts w:ascii="Palatino Linotype" w:hAnsi="Palatino Linotype" w:cs="Palatino Linotype"/>
          <w:b/>
          <w:bCs/>
        </w:rPr>
        <w:t>Ωδή η'. Τον εν καμίνω του πυρός.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Αίγλη του Πνεύματος σαφώς, πυρσευόμενος τον νουν φωστήρος δίκην, θεωριών ακτίνας, και ιαμάτων αυγάς, αστράπτεις Παμμάκαρ Ονούφριε, τοις υπερυψούσι, Χριστόν</w:t>
      </w:r>
      <w:r>
        <w:rPr>
          <w:rFonts w:ascii="Palatino Linotype" w:hAnsi="Palatino Linotype" w:cs="Palatino Linotype"/>
        </w:rPr>
        <w:t xml:space="preserve"> </w:t>
      </w:r>
      <w:r w:rsidRPr="00AF28DB">
        <w:rPr>
          <w:rFonts w:ascii="Palatino Linotype" w:hAnsi="Palatino Linotype" w:cs="Palatino Linotype"/>
        </w:rPr>
        <w:t xml:space="preserve">εις τους αιώνας.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Δυνάμει θεία ευσθενής, γνωριζόμενος αεί δαιμόνων θράσος, καθελών των αλόγων, ζώων την φύσιν σαφώς, κραυγάζων υπέταξας, όσιε· Σε υπερυψούμεν, Χριστέ εις</w:t>
      </w:r>
      <w:r>
        <w:rPr>
          <w:rFonts w:ascii="Palatino Linotype" w:hAnsi="Palatino Linotype" w:cs="Palatino Linotype"/>
        </w:rPr>
        <w:t xml:space="preserve"> </w:t>
      </w:r>
      <w:r w:rsidRPr="00AF28DB">
        <w:rPr>
          <w:rFonts w:ascii="Palatino Linotype" w:hAnsi="Palatino Linotype" w:cs="Palatino Linotype"/>
        </w:rPr>
        <w:t xml:space="preserve">τους αιώνας.   </w:t>
      </w:r>
    </w:p>
    <w:p w:rsidR="00581D81" w:rsidRPr="00903B98" w:rsidRDefault="00581D81" w:rsidP="00903B98">
      <w:pPr>
        <w:spacing w:line="360" w:lineRule="auto"/>
        <w:jc w:val="center"/>
        <w:rPr>
          <w:rFonts w:ascii="Palatino Linotype" w:hAnsi="Palatino Linotype" w:cs="Palatino Linotype"/>
          <w:b/>
          <w:bCs/>
        </w:rPr>
      </w:pPr>
      <w:r w:rsidRPr="00903B98">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Ώσπερ νεφέλη φωτεινή, τον υπέρθεον Χριστόν ήλιον φέρεις, εν αγκάλαις σου Μήτερ, δι' ου τον ζόφον παθών, ψυχής μου λαμπρύνασα αύγασον, τω της απαθείας,</w:t>
      </w:r>
      <w:r>
        <w:rPr>
          <w:rFonts w:ascii="Palatino Linotype" w:hAnsi="Palatino Linotype" w:cs="Palatino Linotype"/>
        </w:rPr>
        <w:t xml:space="preserve"> </w:t>
      </w:r>
      <w:r w:rsidRPr="00AF28DB">
        <w:rPr>
          <w:rFonts w:ascii="Palatino Linotype" w:hAnsi="Palatino Linotype" w:cs="Palatino Linotype"/>
        </w:rPr>
        <w:t xml:space="preserve">φωτί Θεογεννήτορ.   </w:t>
      </w:r>
    </w:p>
    <w:p w:rsidR="00581D81" w:rsidRPr="003B63E8" w:rsidRDefault="00581D81" w:rsidP="003B63E8">
      <w:pPr>
        <w:spacing w:line="360" w:lineRule="auto"/>
        <w:jc w:val="center"/>
        <w:rPr>
          <w:rFonts w:ascii="Palatino Linotype" w:hAnsi="Palatino Linotype" w:cs="Palatino Linotype"/>
          <w:b/>
          <w:bCs/>
        </w:rPr>
      </w:pPr>
      <w:r w:rsidRPr="003B63E8">
        <w:rPr>
          <w:rFonts w:ascii="Palatino Linotype" w:hAnsi="Palatino Linotype" w:cs="Palatino Linotype"/>
          <w:b/>
          <w:bCs/>
        </w:rPr>
        <w:t>Του Οσίου Πέτρου.</w:t>
      </w:r>
    </w:p>
    <w:p w:rsidR="00581D81"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Μακαρισμού του θεικού, ηξιώθης αληθώς Πέτρε θεόφρον, εκουσίως πτωχεύσας, και επιμόνως σοφέ, πενθήσας και πράος γενόμενος, και κληρονομήσας την γην την</w:t>
      </w:r>
      <w:r>
        <w:rPr>
          <w:rFonts w:ascii="Palatino Linotype" w:hAnsi="Palatino Linotype" w:cs="Palatino Linotype"/>
        </w:rPr>
        <w:t xml:space="preserve"> </w:t>
      </w:r>
      <w:r w:rsidRPr="00AF28DB">
        <w:rPr>
          <w:rFonts w:ascii="Palatino Linotype" w:hAnsi="Palatino Linotype" w:cs="Palatino Linotype"/>
        </w:rPr>
        <w:t xml:space="preserve">των πραέων.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Άγρυπνον έχων λογισμόν, κατεκοίμησας παθών επαναστάσεις, και υπνώσας τον ύπνον τον οφειλόμενον νυν, δικαίοις άπασι πανόβιε, ακοίμητος ώφθης των σε τιμώντων</w:t>
      </w:r>
      <w:r>
        <w:rPr>
          <w:rFonts w:ascii="Palatino Linotype" w:hAnsi="Palatino Linotype" w:cs="Palatino Linotype"/>
        </w:rPr>
        <w:t xml:space="preserve"> </w:t>
      </w:r>
      <w:r w:rsidRPr="00AF28DB">
        <w:rPr>
          <w:rFonts w:ascii="Palatino Linotype" w:hAnsi="Palatino Linotype" w:cs="Palatino Linotype"/>
        </w:rPr>
        <w:t xml:space="preserve">πρέσβυς.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Κρύει και καύσωνι σοφέ, προσπαλαίσας τον κρυμόν τον των δαιμόνων, τη του Πνεύματος θάλψει, εξαφανίζει σαφώς, και πάθη νεκροίς τα του σώματος, τω της απαθείας</w:t>
      </w:r>
      <w:r>
        <w:rPr>
          <w:rFonts w:ascii="Palatino Linotype" w:hAnsi="Palatino Linotype" w:cs="Palatino Linotype"/>
        </w:rPr>
        <w:t xml:space="preserve"> </w:t>
      </w:r>
      <w:r w:rsidRPr="00AF28DB">
        <w:rPr>
          <w:rFonts w:ascii="Palatino Linotype" w:hAnsi="Palatino Linotype" w:cs="Palatino Linotype"/>
        </w:rPr>
        <w:t xml:space="preserve">εναπαστράπτων φέγγει.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Άθωνος όρος κατοικείς, ως τον Κάρμηλον ποτέ Πέτρε θεόφρων, ο θεσβίτης Ηλίας, εν ησυχία Θεόν, προθύμως ζητών αξιάγαστε, και της τούτου θέας, ως θέμις ηξιώθης.</w:t>
      </w:r>
    </w:p>
    <w:p w:rsidR="00581D81" w:rsidRPr="003B63E8" w:rsidRDefault="00581D81" w:rsidP="003B63E8">
      <w:pPr>
        <w:spacing w:line="360" w:lineRule="auto"/>
        <w:jc w:val="center"/>
        <w:rPr>
          <w:rFonts w:ascii="Palatino Linotype" w:hAnsi="Palatino Linotype" w:cs="Palatino Linotype"/>
          <w:b/>
          <w:bCs/>
        </w:rPr>
      </w:pPr>
      <w:r w:rsidRPr="003B63E8">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Ράθυμον έχων λογισμόν, και ψυχήν ταις ηδοναίς βεβαρυμένην, επι Σε καταφεύγω Θεοκυήτορ Αγνή, βοών Σοι· Διέγειρον σώσόν με, τον απεγνωσμένον και κατακεκριμένον.</w:t>
      </w:r>
    </w:p>
    <w:p w:rsidR="00581D81" w:rsidRPr="003B63E8" w:rsidRDefault="00581D81" w:rsidP="003B63E8">
      <w:pPr>
        <w:spacing w:line="360" w:lineRule="auto"/>
        <w:jc w:val="center"/>
        <w:rPr>
          <w:rFonts w:ascii="Palatino Linotype" w:hAnsi="Palatino Linotype" w:cs="Palatino Linotype"/>
          <w:b/>
          <w:bCs/>
        </w:rPr>
      </w:pPr>
      <w:r w:rsidRPr="003B63E8">
        <w:rPr>
          <w:rFonts w:ascii="Palatino Linotype" w:hAnsi="Palatino Linotype" w:cs="Palatino Linotype"/>
          <w:b/>
          <w:bCs/>
        </w:rPr>
        <w:t>Ωδή θ'. Τον εκ Θεού Θεόν Λόγον.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Πυρί Θεού της αγάπης, ηδονάς καταφλέξας σαρκός, και ωραΐσας την ψυχήν, οία αστήρ Πάτερ έλαμψας, εν ερήμω, φωτίζων την πάσαν οικουμένην εμφανώς, του σου</w:t>
      </w:r>
      <w:r>
        <w:rPr>
          <w:rFonts w:ascii="Palatino Linotype" w:hAnsi="Palatino Linotype" w:cs="Palatino Linotype"/>
        </w:rPr>
        <w:t xml:space="preserve"> </w:t>
      </w:r>
      <w:r w:rsidRPr="00AF28DB">
        <w:rPr>
          <w:rFonts w:ascii="Palatino Linotype" w:hAnsi="Palatino Linotype" w:cs="Palatino Linotype"/>
        </w:rPr>
        <w:t xml:space="preserve">βίου ακτίσι, και φέγγει των ιάσεων.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Όλος Θεώ κεκραμένος, δι' αγάπης τρισμάκαρ, μετέσχες βασιλείας της αυτού, και της τρυφής την απόλαυσιν, και ζωής τον χειμάρρουν, και των εορταζόντων τον</w:t>
      </w:r>
      <w:r>
        <w:rPr>
          <w:rFonts w:ascii="Palatino Linotype" w:hAnsi="Palatino Linotype" w:cs="Palatino Linotype"/>
        </w:rPr>
        <w:t xml:space="preserve"> </w:t>
      </w:r>
      <w:r w:rsidRPr="00AF28DB">
        <w:rPr>
          <w:rFonts w:ascii="Palatino Linotype" w:hAnsi="Palatino Linotype" w:cs="Palatino Linotype"/>
        </w:rPr>
        <w:t xml:space="preserve">χορόν, και χαράν την αγήρω, απείληφας Ονούφριε.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Θεόν ευΐλατον έχων, της ασκήσεως πόνοις, ιδρώσί τε καμάτων νυν των σων, τούτον ημίν εξευμένισαι, τοις υμνούσί σε πάσι, λυτρούμενος σοφέ εκ συμφορών, και</w:t>
      </w:r>
      <w:r>
        <w:rPr>
          <w:rFonts w:ascii="Palatino Linotype" w:hAnsi="Palatino Linotype" w:cs="Palatino Linotype"/>
        </w:rPr>
        <w:t xml:space="preserve"> </w:t>
      </w:r>
      <w:r w:rsidRPr="00AF28DB">
        <w:rPr>
          <w:rFonts w:ascii="Palatino Linotype" w:hAnsi="Palatino Linotype" w:cs="Palatino Linotype"/>
        </w:rPr>
        <w:t xml:space="preserve">παθών και οδύνης, Ονούφριε αοίδιμε. </w:t>
      </w:r>
    </w:p>
    <w:p w:rsidR="00581D81" w:rsidRPr="003B63E8" w:rsidRDefault="00581D81" w:rsidP="003B63E8">
      <w:pPr>
        <w:spacing w:line="360" w:lineRule="auto"/>
        <w:jc w:val="center"/>
        <w:rPr>
          <w:rFonts w:ascii="Palatino Linotype" w:hAnsi="Palatino Linotype" w:cs="Palatino Linotype"/>
          <w:b/>
          <w:bCs/>
        </w:rPr>
      </w:pPr>
      <w:r w:rsidRPr="003B63E8">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Ως προστασίαν σε μόνην, και ισχύν Θεοτόκε, και τείχος και προπύργιον στερρόν, έχων τροπούμαι εχθρών προσβολάς, και παθών επικλύσεις· εν σοι γαρ τας ελπίδας</w:t>
      </w:r>
      <w:r>
        <w:rPr>
          <w:rFonts w:ascii="Palatino Linotype" w:hAnsi="Palatino Linotype" w:cs="Palatino Linotype"/>
        </w:rPr>
        <w:t xml:space="preserve"> </w:t>
      </w:r>
      <w:r w:rsidRPr="00AF28DB">
        <w:rPr>
          <w:rFonts w:ascii="Palatino Linotype" w:hAnsi="Palatino Linotype" w:cs="Palatino Linotype"/>
        </w:rPr>
        <w:t xml:space="preserve">μου αεί, ανεθέμην τη μόνη, φθοράς απαλλαττούση με.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Του Οσίου Πέτρου.</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Ισχύν και κράτος Χριστός σε, ο Θεός περιζώσας ενίσχυσε, νικήσας μηχανάς, τας των δαιμόνων πανόλβιε, ως ποθήσαντα Τούτον, εξ όλης της καρδίας και ψυχής,</w:t>
      </w:r>
      <w:r>
        <w:rPr>
          <w:rFonts w:ascii="Palatino Linotype" w:hAnsi="Palatino Linotype" w:cs="Palatino Linotype"/>
        </w:rPr>
        <w:t xml:space="preserve"> </w:t>
      </w:r>
      <w:r w:rsidRPr="00AF28DB">
        <w:rPr>
          <w:rFonts w:ascii="Palatino Linotype" w:hAnsi="Palatino Linotype" w:cs="Palatino Linotype"/>
        </w:rPr>
        <w:t xml:space="preserve">δια τούτό σε πίστει και πόθω μακαρίζομεν.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Ώφθης εν οίκω Κυρίου, ως ελαία θεόφρον, ελαίω των ιδρώτων σου ημών, καθιλαρύνων τα πρόσωπα, των τελούντων σου ταύτην, την ένδοξον και θείαν εορτήν, μοναστών</w:t>
      </w:r>
      <w:r>
        <w:rPr>
          <w:rFonts w:ascii="Palatino Linotype" w:hAnsi="Palatino Linotype" w:cs="Palatino Linotype"/>
        </w:rPr>
        <w:t xml:space="preserve"> </w:t>
      </w:r>
      <w:r w:rsidRPr="00AF28DB">
        <w:rPr>
          <w:rFonts w:ascii="Palatino Linotype" w:hAnsi="Palatino Linotype" w:cs="Palatino Linotype"/>
        </w:rPr>
        <w:t xml:space="preserve">ωραιότης, Οσίων ακροθίνιον.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Σου παραδόξως εκβλύσαν, παναοίδιμε Πέτρε, το λείψανον ευώδες και τερπνόν, μύρον πιστούς ευωδίασεν, ευωδία Θεού γαρ και ζων και μετά τέλος αισθητώς, ανεδείχθης,</w:t>
      </w:r>
      <w:r>
        <w:rPr>
          <w:rFonts w:ascii="Palatino Linotype" w:hAnsi="Palatino Linotype" w:cs="Palatino Linotype"/>
        </w:rPr>
        <w:t xml:space="preserve"> </w:t>
      </w:r>
      <w:r w:rsidRPr="00AF28DB">
        <w:rPr>
          <w:rFonts w:ascii="Palatino Linotype" w:hAnsi="Palatino Linotype" w:cs="Palatino Linotype"/>
        </w:rPr>
        <w:t xml:space="preserve">διο σε, αξίως μακαρίζομεν.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Ηγιασμένον Κυρίου, του Θεού ημών σκεύος, Μαρτύρων Αποστόλων Προφητών, και των Αγγέλων συνόμιλε, υπέρ πάντων δυσώπει, των πίστει σε τιμώντων επί γης, ίνα</w:t>
      </w:r>
      <w:r>
        <w:rPr>
          <w:rFonts w:ascii="Palatino Linotype" w:hAnsi="Palatino Linotype" w:cs="Palatino Linotype"/>
        </w:rPr>
        <w:t xml:space="preserve"> </w:t>
      </w:r>
      <w:r w:rsidRPr="00AF28DB">
        <w:rPr>
          <w:rFonts w:ascii="Palatino Linotype" w:hAnsi="Palatino Linotype" w:cs="Palatino Linotype"/>
        </w:rPr>
        <w:t xml:space="preserve">εύρωμεν πάντες, πταισμάτων απολύτρωσιν. </w:t>
      </w:r>
    </w:p>
    <w:p w:rsidR="00581D81" w:rsidRDefault="00581D81" w:rsidP="00133041">
      <w:pPr>
        <w:spacing w:line="360" w:lineRule="auto"/>
        <w:jc w:val="center"/>
        <w:rPr>
          <w:rFonts w:ascii="Palatino Linotype" w:hAnsi="Palatino Linotype" w:cs="Palatino Linotype"/>
          <w:b/>
          <w:bCs/>
        </w:rPr>
      </w:pP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Φείσαί μου Κύριε φείσαι, όταν μέλλης με κρίναι, και μη καταδικάσης με εις πυρ, μη τω θυμώ Σου ελέγξης με, δυσωπεί Σε Παρθένος, η Σε κυοφορήσασα Χριστέ,</w:t>
      </w:r>
      <w:r>
        <w:rPr>
          <w:rFonts w:ascii="Palatino Linotype" w:hAnsi="Palatino Linotype" w:cs="Palatino Linotype"/>
        </w:rPr>
        <w:t xml:space="preserve"> </w:t>
      </w:r>
      <w:r w:rsidRPr="00AF28DB">
        <w:rPr>
          <w:rFonts w:ascii="Palatino Linotype" w:hAnsi="Palatino Linotype" w:cs="Palatino Linotype"/>
        </w:rPr>
        <w:t xml:space="preserve">Αποστόλων ο δήμος, και των Οσίων σύλλογος.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Εξαποστειλάριον του Οσίου Ονουφρίου. Των μαθητών ορώντων σε.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Ο υψηλός σου βίος τοις μονοτρόποις, κανών θεοσεβείας τελειοτάτης· συ γαρ λογισμώ ενζυμωμένος, εν ζυγώ διακρίσεως, ποιείς Ονούφριε τούτους, ευπαρακλήτως</w:t>
      </w:r>
      <w:r>
        <w:rPr>
          <w:rFonts w:ascii="Palatino Linotype" w:hAnsi="Palatino Linotype" w:cs="Palatino Linotype"/>
        </w:rPr>
        <w:t xml:space="preserve"> </w:t>
      </w:r>
      <w:r w:rsidRPr="00AF28DB">
        <w:rPr>
          <w:rFonts w:ascii="Palatino Linotype" w:hAnsi="Palatino Linotype" w:cs="Palatino Linotype"/>
        </w:rPr>
        <w:t xml:space="preserve">οδεύειν.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Έτερον, του αυτού. Γυναίκες ακουτίσθητε.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Αγγέλων κατεπλάγησαν, αι τάξεις τους αγώνάς σου, ους εν ερήμω ετέλεις, Ονούφριε θεοφόρε, τρισί γαρ προς εξήκοντα, έτεσι Πάτερ ήσκησας, και νυν παμμάκαρ</w:t>
      </w:r>
      <w:r>
        <w:rPr>
          <w:rFonts w:ascii="Palatino Linotype" w:hAnsi="Palatino Linotype" w:cs="Palatino Linotype"/>
        </w:rPr>
        <w:t xml:space="preserve"> </w:t>
      </w:r>
      <w:r w:rsidRPr="00AF28DB">
        <w:rPr>
          <w:rFonts w:ascii="Palatino Linotype" w:hAnsi="Palatino Linotype" w:cs="Palatino Linotype"/>
        </w:rPr>
        <w:t xml:space="preserve">Όσιε, συν τω Χριστώ βασιλεύεις, εις απεράντους αιώνας.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Του Οσίου Πέτρου, όμοιον.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Του Πέτρου τον συνώνυμον, του Κορυφαίου άπαντες, των Ασκητών το καύχημα, και των Οσίων την δόξαν, τον στύλον τον ουράνιον, το άνθος το του Άθωνος, μεγαλοφώνως</w:t>
      </w:r>
      <w:r>
        <w:rPr>
          <w:rFonts w:ascii="Palatino Linotype" w:hAnsi="Palatino Linotype" w:cs="Palatino Linotype"/>
        </w:rPr>
        <w:t xml:space="preserve"> </w:t>
      </w:r>
      <w:r w:rsidRPr="00AF28DB">
        <w:rPr>
          <w:rFonts w:ascii="Palatino Linotype" w:hAnsi="Palatino Linotype" w:cs="Palatino Linotype"/>
        </w:rPr>
        <w:t xml:space="preserve">άσμασι, γεραίρομεν κατά χρέος, ως πρεσβευτής ημών πάντων.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Θεοτοκίον. Όμοιον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Μαρία καθαρώτατον, χρυσούν θυμιατήριον, της αχωρήτου Τριάδος, δοχείον όντως εγένου, εν ω Πατήρ ηυδόκησεν, ο δε Υιός εσκήνωσε, και Πνεύμα το πανάγιον, επισκιάσαν</w:t>
      </w:r>
      <w:r>
        <w:rPr>
          <w:rFonts w:ascii="Palatino Linotype" w:hAnsi="Palatino Linotype" w:cs="Palatino Linotype"/>
        </w:rPr>
        <w:t xml:space="preserve"> </w:t>
      </w:r>
      <w:r w:rsidRPr="00AF28DB">
        <w:rPr>
          <w:rFonts w:ascii="Palatino Linotype" w:hAnsi="Palatino Linotype" w:cs="Palatino Linotype"/>
        </w:rPr>
        <w:t xml:space="preserve">Σοι Κόρη, ανέδειξε Θεοτόκον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Εις τους Αίνους. Ήχος πλ. δ'. Ω του παραδόξου θαύματος.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Πάτερ θεόφρον Ονούφριε, του Ηλιού μιμητής, χρηματίσας εν πνεύματι, μετανάστης γέγονας, της του κόσμου συγχύσεως, σαρκός ορέξεις απαρνησάμενος, και εν ερήμω</w:t>
      </w:r>
      <w:r>
        <w:rPr>
          <w:rFonts w:ascii="Palatino Linotype" w:hAnsi="Palatino Linotype" w:cs="Palatino Linotype"/>
        </w:rPr>
        <w:t xml:space="preserve"> </w:t>
      </w:r>
      <w:r w:rsidRPr="00AF28DB">
        <w:rPr>
          <w:rFonts w:ascii="Palatino Linotype" w:hAnsi="Palatino Linotype" w:cs="Palatino Linotype"/>
        </w:rPr>
        <w:t xml:space="preserve">συναυλιζόμενος, χαίρων μακάριε, την ψυχήν επτέρωσας, προς ουρανόν, ένθα το πολίτευμα, σαφώς εκέκτησο. (Δις)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Όσιε Πάτερ Ονούφριε, ιερωτέραν ψυχήν, θεοφρόνως κτησάμενος, πειρασμούς υπήνεγκας, θεία πίστει ρωννύμενος, και δι' αγάπης Θεώ ενούμενος, τη των πραέων γη</w:t>
      </w:r>
      <w:r>
        <w:rPr>
          <w:rFonts w:ascii="Palatino Linotype" w:hAnsi="Palatino Linotype" w:cs="Palatino Linotype"/>
        </w:rPr>
        <w:t xml:space="preserve"> </w:t>
      </w:r>
      <w:r w:rsidRPr="00AF28DB">
        <w:rPr>
          <w:rFonts w:ascii="Palatino Linotype" w:hAnsi="Palatino Linotype" w:cs="Palatino Linotype"/>
        </w:rPr>
        <w:t xml:space="preserve">κατεσκήνωσας, ωραϊζόμενος, αρετών λαμπρότησιν· όθεν την σην, μνήμην ευφραινόμενοι, πανηγυρίζομεν.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Πάτερ παμμάκαρ Ονούφριε, τας υπέρ νουν δωρεάς, ουρανόθεν δεξάμενος, ευσεβώς μετέδωκας, τοις ποθούσι τρισόλβιε, της σης ασκήσεως τα γνωρίσματα, ευλογημένης</w:t>
      </w:r>
      <w:r>
        <w:rPr>
          <w:rFonts w:ascii="Palatino Linotype" w:hAnsi="Palatino Linotype" w:cs="Palatino Linotype"/>
        </w:rPr>
        <w:t xml:space="preserve"> </w:t>
      </w:r>
      <w:r w:rsidRPr="00AF28DB">
        <w:rPr>
          <w:rFonts w:ascii="Palatino Linotype" w:hAnsi="Palatino Linotype" w:cs="Palatino Linotype"/>
        </w:rPr>
        <w:t xml:space="preserve">φωνής ακήκοας, ένδον γενόμενος, του νυμφώνος ένθα νυν, περιπολείς, θρόνω του Παντάνακτος, αξιοθαύμαστε.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Δόξα... Ήχος β'</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Εζήτησας θεοφόρε, του θεωρείν του Κυρίου την τερπνότητα, και μόνος αυτώ μόνω, προσομιλείν επεπόθησας. Όθεν κόσμον κατέλιπες φυγαδεύων, και διαιτώμενος</w:t>
      </w:r>
      <w:r>
        <w:rPr>
          <w:rFonts w:ascii="Palatino Linotype" w:hAnsi="Palatino Linotype" w:cs="Palatino Linotype"/>
        </w:rPr>
        <w:t xml:space="preserve"> </w:t>
      </w:r>
      <w:r w:rsidRPr="00AF28DB">
        <w:rPr>
          <w:rFonts w:ascii="Palatino Linotype" w:hAnsi="Palatino Linotype" w:cs="Palatino Linotype"/>
        </w:rPr>
        <w:t>εν ερήμοις και όρεσι, και τον Χριστόν ενδεδυμένος, χιτώνος ουκ εφρόντιζες, της αφθαρσίας χιτώνα σεαυτώ εμπορευόμενος, μεθ' ου εισήλθες εις τον ουράνιον</w:t>
      </w:r>
      <w:r>
        <w:rPr>
          <w:rFonts w:ascii="Palatino Linotype" w:hAnsi="Palatino Linotype" w:cs="Palatino Linotype"/>
        </w:rPr>
        <w:t xml:space="preserve"> </w:t>
      </w:r>
      <w:r w:rsidRPr="00AF28DB">
        <w:rPr>
          <w:rFonts w:ascii="Palatino Linotype" w:hAnsi="Palatino Linotype" w:cs="Palatino Linotype"/>
        </w:rPr>
        <w:t xml:space="preserve">νυμφώνα, αιωνίως αγαλλόμενος, Ονούφριε Όσιε.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Και νυν... Θεοτοκίον Ήχος β'</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Την πάσαν ελπίδα μου εις σε ανατίθημι, Μήτηρ του Θεού, φύλαξόν με υπό την σκέπην σου.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Δοξολογία Μεγάλη και Απόλυσις.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Εις την Λειτουργίαν.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Τα τυπικά, και εκ των Κανόνων· η γ  ᾠδὴ του Οσίου Ονουφρίου και η στ  τοῦ Οσίου Πέτρου.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Απόστολος, προς Ρωμαίους Επιστολής: Αδελφοί, όσοι Πνεύματι Θεού άγονται... Ζήτει Σαββάτω ε .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Ευαγγέλιον Οσιακόν.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Κοινωνικόν: Εις μνημόσυνον αιώνιον....        </w:t>
      </w:r>
    </w:p>
    <w:p w:rsidR="00581D81" w:rsidRPr="00AF28DB" w:rsidRDefault="00581D81" w:rsidP="00AF28DB">
      <w:pPr>
        <w:spacing w:line="360" w:lineRule="auto"/>
        <w:jc w:val="both"/>
        <w:rPr>
          <w:rFonts w:ascii="Palatino Linotype" w:hAnsi="Palatino Linotype" w:cs="Palatino Linotype"/>
        </w:rPr>
      </w:pP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Η/Υ ΠΗΓΗ:</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lang w:val="en-US"/>
        </w:rPr>
        <w:t>Voutsinasilias</w:t>
      </w:r>
      <w:r w:rsidRPr="00AF28DB">
        <w:rPr>
          <w:rFonts w:ascii="Palatino Linotype" w:hAnsi="Palatino Linotype" w:cs="Palatino Linotype"/>
        </w:rPr>
        <w:t>.blogspot.gr</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http://voutsinasilias.blogspot.gr/2011/06/12.html</w:t>
      </w:r>
    </w:p>
    <w:p w:rsidR="00581D81" w:rsidRPr="00AF28DB" w:rsidRDefault="00581D81" w:rsidP="00AF28DB">
      <w:pPr>
        <w:spacing w:line="360" w:lineRule="auto"/>
        <w:jc w:val="both"/>
        <w:rPr>
          <w:rFonts w:ascii="Palatino Linotype" w:hAnsi="Palatino Linotype" w:cs="Palatino Linotype"/>
        </w:rPr>
      </w:pP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ΠΑΡΑΚΛΗΤΙΚΟΣ ΚΑΝΩΝ</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(Μηλίτση Γεωργίου. Τρίκαλα 2008)</w:t>
      </w:r>
    </w:p>
    <w:p w:rsidR="00581D81" w:rsidRDefault="00581D81" w:rsidP="00AF28DB">
      <w:pPr>
        <w:spacing w:line="360" w:lineRule="auto"/>
        <w:jc w:val="both"/>
        <w:rPr>
          <w:rFonts w:ascii="Palatino Linotype" w:hAnsi="Palatino Linotype" w:cs="Palatino Linotype"/>
        </w:rPr>
      </w:pPr>
    </w:p>
    <w:p w:rsidR="00581D81"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Ευλογήσαντος του ιερέως, το Κύριε εισάκουσον, μεθ’ ο το Θεός Κύριος και τα εξής:</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Ήχος δ</w:t>
      </w:r>
      <w:r>
        <w:rPr>
          <w:rFonts w:ascii="Palatino Linotype" w:hAnsi="Palatino Linotype" w:cs="Palatino Linotype"/>
          <w:b/>
          <w:bCs/>
        </w:rPr>
        <w:t>’</w:t>
      </w:r>
      <w:r w:rsidRPr="00133041">
        <w:rPr>
          <w:rFonts w:ascii="Palatino Linotype" w:hAnsi="Palatino Linotype" w:cs="Palatino Linotype"/>
          <w:b/>
          <w:bCs/>
        </w:rPr>
        <w:t xml:space="preserve"> . Ο υψωθείς εν τω Σταυρώ.</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Τω Ονουφρίω εκτενώς νυν προσδράμωμεν, αμαρτωλοί και ταπεινοί και προσπέσωμεν, εν μετανοία κράζοντες εκ βάθους ψυχής: Όσιε βοήθησον σους αχρείους ικέτας,</w:t>
      </w:r>
      <w:r>
        <w:rPr>
          <w:rFonts w:ascii="Palatino Linotype" w:hAnsi="Palatino Linotype" w:cs="Palatino Linotype"/>
        </w:rPr>
        <w:t xml:space="preserve"> </w:t>
      </w:r>
      <w:r w:rsidRPr="00AF28DB">
        <w:rPr>
          <w:rFonts w:ascii="Palatino Linotype" w:hAnsi="Palatino Linotype" w:cs="Palatino Linotype"/>
        </w:rPr>
        <w:t>σπεύσον απολλύμεθα εκ βελών του Βελίαρ, μη αποστρέψης σους δούλους κενούς: σε γαρ προστάτην Ορθόδοξοι έχομεν.</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Δόξα. Απολυτίκιον. Ήχος α</w:t>
      </w:r>
      <w:r>
        <w:rPr>
          <w:rFonts w:ascii="Palatino Linotype" w:hAnsi="Palatino Linotype" w:cs="Palatino Linotype"/>
          <w:b/>
          <w:bCs/>
        </w:rPr>
        <w:t>’</w:t>
      </w:r>
      <w:r w:rsidRPr="00133041">
        <w:rPr>
          <w:rFonts w:ascii="Palatino Linotype" w:hAnsi="Palatino Linotype" w:cs="Palatino Linotype"/>
          <w:b/>
          <w:bCs/>
        </w:rPr>
        <w:t xml:space="preserve"> . Της ερήμου πολίτης.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Της Περσίας τον γόνον, Θηβαΐδος το καύχημα, και των Ορθοδόξων απάντων, οδηγόν και υπόδειγμα. Ονούφριον τιμήσωμεν πιστοί, τον μέγαν του Σωτήρος αθλητήν, τον παρέχοντα ιάσεις παντοδαπάς, τοις εν πίστει προστρέχουσι· Δόξα τω σε δοξάσαντι Χριστώ, δόξα τω σε θαυμαστώσαντι, δόξα τω ενεργούντι δια σου, πάσιν</w:t>
      </w:r>
      <w:r>
        <w:rPr>
          <w:rFonts w:ascii="Palatino Linotype" w:hAnsi="Palatino Linotype" w:cs="Palatino Linotype"/>
        </w:rPr>
        <w:t xml:space="preserve"> </w:t>
      </w:r>
      <w:r w:rsidRPr="00AF28DB">
        <w:rPr>
          <w:rFonts w:ascii="Palatino Linotype" w:hAnsi="Palatino Linotype" w:cs="Palatino Linotype"/>
        </w:rPr>
        <w:t>ιάματα.</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Και νυν. 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Ου σιωπήσομεν… </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Ο Ν  ψαλμός.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Ωδή α</w:t>
      </w:r>
      <w:r>
        <w:rPr>
          <w:rFonts w:ascii="Palatino Linotype" w:hAnsi="Palatino Linotype" w:cs="Palatino Linotype"/>
          <w:b/>
          <w:bCs/>
        </w:rPr>
        <w:t>’</w:t>
      </w:r>
      <w:r w:rsidRPr="00133041">
        <w:rPr>
          <w:rFonts w:ascii="Palatino Linotype" w:hAnsi="Palatino Linotype" w:cs="Palatino Linotype"/>
          <w:b/>
          <w:bCs/>
        </w:rPr>
        <w:t xml:space="preserve"> . Υγράν διοδεύσας.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Ονούφριε σπεύδω ικετικώς, προς σε ο αχρείος, και αιτούμαι σην αρωγήν, ην τάχος παράσχου σω ικέτη, και εκ χειρών των δαιμόνων συ ρύσαί με.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Οργίλος κατέστη ο μισερός, διο και στενάζω, και οδύρομαι θαυμαστέ, και εις σε προσέρχομαι δακρύων, σου εκζητών την βοήθειαν Όσιε.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Νεότητα σκέπε θαυματουργέ, και φύλαττε ταύτην εκ παγίδων του μισερού, τοις δε σοι προσφεύγουσι παράσχου, χαλινόν γλώττης Ονούφριε ένδοξε.</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Παρθένε προσπίπτω δεητικώς, και χείρας μου αίρω, εξαιτούμενος αρωγήν, ην τάχος παράσχου σω ικέτη, ίνα ρυσθώ του πυρός Θεοδόξαστε.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Ωδή γ</w:t>
      </w:r>
      <w:r>
        <w:rPr>
          <w:rFonts w:ascii="Palatino Linotype" w:hAnsi="Palatino Linotype" w:cs="Palatino Linotype"/>
          <w:b/>
          <w:bCs/>
        </w:rPr>
        <w:t>’</w:t>
      </w:r>
      <w:r w:rsidRPr="00133041">
        <w:rPr>
          <w:rFonts w:ascii="Palatino Linotype" w:hAnsi="Palatino Linotype" w:cs="Palatino Linotype"/>
          <w:b/>
          <w:bCs/>
        </w:rPr>
        <w:t xml:space="preserve"> . Ουρανίας αψίδος.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Ορφανών ανεδείχθης, καταφυγή Όσιε, και των ασθενούντων προστάτης ο απαράμιλλος, διο προσέρχονταί σοι, των Ορθοδόξων χορείαι, και αιτούσιν πάντιμε, την</w:t>
      </w:r>
      <w:r>
        <w:rPr>
          <w:rFonts w:ascii="Palatino Linotype" w:hAnsi="Palatino Linotype" w:cs="Palatino Linotype"/>
        </w:rPr>
        <w:t xml:space="preserve"> </w:t>
      </w:r>
      <w:r w:rsidRPr="00AF28DB">
        <w:rPr>
          <w:rFonts w:ascii="Palatino Linotype" w:hAnsi="Palatino Linotype" w:cs="Palatino Linotype"/>
        </w:rPr>
        <w:t>μεσιτείαν σου.</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Λυτρωτήν των ανθρώπων, και Πλαστουργόν ένδοξε, σε καθικετεύω ο τάλας, συ εξευμένισον, ίνα ρυσθώ του πυρός, του αιωνίου παμμάκαρ, και ιδείν τον Κύριον,</w:t>
      </w:r>
      <w:r>
        <w:rPr>
          <w:rFonts w:ascii="Palatino Linotype" w:hAnsi="Palatino Linotype" w:cs="Palatino Linotype"/>
        </w:rPr>
        <w:t xml:space="preserve"> </w:t>
      </w:r>
      <w:r w:rsidRPr="00AF28DB">
        <w:rPr>
          <w:rFonts w:ascii="Palatino Linotype" w:hAnsi="Palatino Linotype" w:cs="Palatino Linotype"/>
        </w:rPr>
        <w:t>καμέ αξίωσον.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Την ειρήνην παράσχου, ημίν αξιάγαστε, και τας των εχθρών επιθέσεις αποσκοράκισον, ίνα διάγωμεν νυν, εν ησυχία και πίστει, και Χριστόν δοξάζοντες, θείε</w:t>
      </w:r>
      <w:r>
        <w:rPr>
          <w:rFonts w:ascii="Palatino Linotype" w:hAnsi="Palatino Linotype" w:cs="Palatino Linotype"/>
        </w:rPr>
        <w:t xml:space="preserve"> </w:t>
      </w:r>
      <w:r w:rsidRPr="00AF28DB">
        <w:rPr>
          <w:rFonts w:ascii="Palatino Linotype" w:hAnsi="Palatino Linotype" w:cs="Palatino Linotype"/>
        </w:rPr>
        <w:t xml:space="preserve">Ονούφριε.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Ορθοδόξων εδείχθης, καταφυγή Δέσποινα, και των μοναζόντων το κλέος, Θεομακάριστε, των ασθενούντων αεί, συ ιατρός και προστάτης, και χηρών υπέρμαχος, ακατανίκητος.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Διάσωσον, από κινδύνων Ονούφριε σους ικέτας, ότι πάντες σεμνοπρεπώς, εις σε καταφεύγομεν, τον φύλακα πάντων των Ορθοδόξων.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Επίβλεψον εν ευμενεία…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Κάθισμα. Ήχος β</w:t>
      </w:r>
      <w:r>
        <w:rPr>
          <w:rFonts w:ascii="Palatino Linotype" w:hAnsi="Palatino Linotype" w:cs="Palatino Linotype"/>
          <w:b/>
          <w:bCs/>
        </w:rPr>
        <w:t>’</w:t>
      </w:r>
      <w:r w:rsidRPr="00133041">
        <w:rPr>
          <w:rFonts w:ascii="Palatino Linotype" w:hAnsi="Palatino Linotype" w:cs="Palatino Linotype"/>
          <w:b/>
          <w:bCs/>
        </w:rPr>
        <w:t xml:space="preserve"> . Πρεσβεία θερμή.</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Συ πρέσβυς θερμός, και τείχος ακατάβλητον, ελέους πηγή, και πάντων καταφύγιον, εκτενώς βοώμέν σοι· Ονούφριε Όσιε, πρόφθασον, και εκ των νόσων φύλαξον ημάς,</w:t>
      </w:r>
      <w:r>
        <w:rPr>
          <w:rFonts w:ascii="Palatino Linotype" w:hAnsi="Palatino Linotype" w:cs="Palatino Linotype"/>
        </w:rPr>
        <w:t xml:space="preserve"> </w:t>
      </w:r>
      <w:r w:rsidRPr="00AF28DB">
        <w:rPr>
          <w:rFonts w:ascii="Palatino Linotype" w:hAnsi="Palatino Linotype" w:cs="Palatino Linotype"/>
        </w:rPr>
        <w:t xml:space="preserve">ο μόνος ιατρός ο αλάνθαστος.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Ωδή δ</w:t>
      </w:r>
      <w:r>
        <w:rPr>
          <w:rFonts w:ascii="Palatino Linotype" w:hAnsi="Palatino Linotype" w:cs="Palatino Linotype"/>
          <w:b/>
          <w:bCs/>
        </w:rPr>
        <w:t>’</w:t>
      </w:r>
      <w:r w:rsidRPr="00133041">
        <w:rPr>
          <w:rFonts w:ascii="Palatino Linotype" w:hAnsi="Palatino Linotype" w:cs="Palatino Linotype"/>
          <w:b/>
          <w:bCs/>
        </w:rPr>
        <w:t xml:space="preserve"> . Εισακήκοα Κύριε.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Υγείαν παράσχου μοι, Όσιε Ονούφριε ικετεύω σε, και τα τέκνα μου προστάτευσον, εκ παντοίων νόσων αξιάγαστε.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Συ την γλώσσάν μου φύλαξον, εκ της κατακρίσεως τρισμακάριστε, και το στόμα μου διάνοιξον, του δοξάζειν, Κτίστην τον του σύμπαντος.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Εκ τροχαίου συ ρύσαί με, αθλητά Ονούφριε θεοδόξαστε, και μετάνοιαν παράσχου μοι, ίνα φύγω μάκαρ της κολάσεως.</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Παναγία Πανάχραντε, ανεπαίσχυντα τέλη Συ παράσχου μοι, και τον κλύδωνα κατεύνασον, των εμών πταισμάτων Θεοδόξαστε.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Ωδή ε . Φώτισον ημάς.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Δέχου προσευχάς, και δεήσεις αξιάγαστε, και την καρδίαν μου πλήρωσον χαράς, των Ορθοδόξων καταφύγιον Ονούφριε.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Άναρχον Θεόν, εξευμένισον Ονούφριε, και την καρδίαν μου πλήρωσον χαράς, ίνα δοξάζω σε Οσίων ακροθίνιον.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Δώρησαι ημίν, την υγείαν δεομένοις σου, και της ψυχής ως και του σώματος αεί, θεοδόξαστε Ονούφριε, πάντων σέμνωμα. </w:t>
      </w:r>
    </w:p>
    <w:p w:rsidR="00581D81" w:rsidRPr="00133041" w:rsidRDefault="00581D81" w:rsidP="00133041">
      <w:pPr>
        <w:spacing w:line="360" w:lineRule="auto"/>
        <w:jc w:val="center"/>
        <w:rPr>
          <w:rFonts w:ascii="Palatino Linotype" w:hAnsi="Palatino Linotype" w:cs="Palatino Linotype"/>
          <w:b/>
          <w:bCs/>
        </w:rPr>
      </w:pPr>
      <w:r w:rsidRPr="00133041">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Ίασαι Αγνή, της καρδίας μου τα τραύματα, και του νοός μου Κόρη την έπαρσιν, και υγείαν τη πρεσβεία σου παράσχου μοι.     </w:t>
      </w:r>
    </w:p>
    <w:p w:rsidR="00581D81" w:rsidRPr="00C66069" w:rsidRDefault="00581D81" w:rsidP="00C66069">
      <w:pPr>
        <w:spacing w:line="360" w:lineRule="auto"/>
        <w:jc w:val="center"/>
        <w:rPr>
          <w:rFonts w:ascii="Palatino Linotype" w:hAnsi="Palatino Linotype" w:cs="Palatino Linotype"/>
          <w:b/>
          <w:bCs/>
        </w:rPr>
      </w:pPr>
      <w:r w:rsidRPr="00C66069">
        <w:rPr>
          <w:rFonts w:ascii="Palatino Linotype" w:hAnsi="Palatino Linotype" w:cs="Palatino Linotype"/>
          <w:b/>
          <w:bCs/>
        </w:rPr>
        <w:t>Ωδή στ’ . Την δέησιν.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Αγνώμων, φθονερός και ανανδρος, ανεδείχθην ο ικέτης σου Πάτερ, σπεύσον και ρύσαι Ονούφριε τάχος, και εις την μάνδραν Χριστού καθοδήγησον, σου δέομαι γονυκλινώς,</w:t>
      </w:r>
      <w:r>
        <w:rPr>
          <w:rFonts w:ascii="Palatino Linotype" w:hAnsi="Palatino Linotype" w:cs="Palatino Linotype"/>
        </w:rPr>
        <w:t xml:space="preserve"> </w:t>
      </w:r>
      <w:r w:rsidRPr="00AF28DB">
        <w:rPr>
          <w:rFonts w:ascii="Palatino Linotype" w:hAnsi="Palatino Linotype" w:cs="Palatino Linotype"/>
        </w:rPr>
        <w:t>Ορθοδόξων φρουρέ ακατάβλητε.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Τροχαίου, ασθενειών και θλίψεων, τον ικέτην σου απάλλαξον τάχος, και πειρασμών και παγίδων ποικίλων, ας ο σατάν εξυφαίνει διάλυσον, σου δέεται θαυματουργέ,</w:t>
      </w:r>
      <w:r>
        <w:rPr>
          <w:rFonts w:ascii="Palatino Linotype" w:hAnsi="Palatino Linotype" w:cs="Palatino Linotype"/>
        </w:rPr>
        <w:t xml:space="preserve"> </w:t>
      </w:r>
      <w:r w:rsidRPr="00AF28DB">
        <w:rPr>
          <w:rFonts w:ascii="Palatino Linotype" w:hAnsi="Palatino Linotype" w:cs="Palatino Linotype"/>
        </w:rPr>
        <w:t>ο ανάξιος δούλος Ονούφριε.</w:t>
      </w:r>
    </w:p>
    <w:p w:rsidR="00581D81"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Θεράπων, και ιατρός ανάργυρος, του καρκίνου θεοφόρε εδείχθης, και λοιμωδών νοσημάτων παμμάκαρ, θεραπευτής ακατάβλητος γέγονας, διο ασθενούντες πιστοί,</w:t>
      </w:r>
      <w:r>
        <w:rPr>
          <w:rFonts w:ascii="Palatino Linotype" w:hAnsi="Palatino Linotype" w:cs="Palatino Linotype"/>
        </w:rPr>
        <w:t xml:space="preserve"> </w:t>
      </w:r>
      <w:r w:rsidRPr="00AF28DB">
        <w:rPr>
          <w:rFonts w:ascii="Palatino Linotype" w:hAnsi="Palatino Linotype" w:cs="Palatino Linotype"/>
        </w:rPr>
        <w:t>σοι προστρέχονται πίστη Ονούφριε.</w:t>
      </w:r>
    </w:p>
    <w:p w:rsidR="00581D81" w:rsidRPr="00C66069" w:rsidRDefault="00581D81" w:rsidP="00C66069">
      <w:pPr>
        <w:spacing w:line="360" w:lineRule="auto"/>
        <w:jc w:val="center"/>
        <w:rPr>
          <w:rFonts w:ascii="Palatino Linotype" w:hAnsi="Palatino Linotype" w:cs="Palatino Linotype"/>
          <w:b/>
          <w:bCs/>
        </w:rPr>
      </w:pPr>
      <w:r w:rsidRPr="00C66069">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Θυμώδης, εριστικός και άφιλος, ο αχρείός σου ικέτης κατέστην, σπεύσον Παρθένε και σώσον οικέτην, ίνα ρυσθώ αιωνίου κολάσεως, σου δέομαι Μήτερ Θεού, εκ</w:t>
      </w:r>
      <w:r>
        <w:rPr>
          <w:rFonts w:ascii="Palatino Linotype" w:hAnsi="Palatino Linotype" w:cs="Palatino Linotype"/>
        </w:rPr>
        <w:t xml:space="preserve"> </w:t>
      </w:r>
      <w:r w:rsidRPr="00AF28DB">
        <w:rPr>
          <w:rFonts w:ascii="Palatino Linotype" w:hAnsi="Palatino Linotype" w:cs="Palatino Linotype"/>
        </w:rPr>
        <w:t>χειρών του αλάστορος σώσόν με.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Διάσωσον, από κινδύνων Ονούφριε σους ικέτας, ότι πάντες σεμνοπρεπώς, εις σε καταφεύγομεν, τον φύλακα πάντων των Ορθοδόξων.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Άχραντε… </w:t>
      </w:r>
    </w:p>
    <w:p w:rsidR="00581D81" w:rsidRPr="00C66069" w:rsidRDefault="00581D81" w:rsidP="00C66069">
      <w:pPr>
        <w:spacing w:line="360" w:lineRule="auto"/>
        <w:jc w:val="center"/>
        <w:rPr>
          <w:rFonts w:ascii="Palatino Linotype" w:hAnsi="Palatino Linotype" w:cs="Palatino Linotype"/>
          <w:b/>
          <w:bCs/>
        </w:rPr>
      </w:pPr>
      <w:r w:rsidRPr="00C66069">
        <w:rPr>
          <w:rFonts w:ascii="Palatino Linotype" w:hAnsi="Palatino Linotype" w:cs="Palatino Linotype"/>
          <w:b/>
          <w:bCs/>
        </w:rPr>
        <w:t>Κοντάκιον. Ήχος β</w:t>
      </w:r>
      <w:r>
        <w:rPr>
          <w:rFonts w:ascii="Palatino Linotype" w:hAnsi="Palatino Linotype" w:cs="Palatino Linotype"/>
          <w:b/>
          <w:bCs/>
        </w:rPr>
        <w:t>’</w:t>
      </w:r>
      <w:r w:rsidRPr="00C66069">
        <w:rPr>
          <w:rFonts w:ascii="Palatino Linotype" w:hAnsi="Palatino Linotype" w:cs="Palatino Linotype"/>
          <w:b/>
          <w:bCs/>
        </w:rPr>
        <w:t xml:space="preserve"> . Προστασία</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Συ προστάτης των χριστιανών ακαταίσχυντος, και μεσίτης προς τον Ποιητήν ακατάβλητον, μη παρίδης αμαρτωλών δεήσεων φωνάς, αλλά πρόφθασον θαυματουργέ, εις</w:t>
      </w:r>
      <w:r>
        <w:rPr>
          <w:rFonts w:ascii="Palatino Linotype" w:hAnsi="Palatino Linotype" w:cs="Palatino Linotype"/>
        </w:rPr>
        <w:t xml:space="preserve"> </w:t>
      </w:r>
      <w:r w:rsidRPr="00AF28DB">
        <w:rPr>
          <w:rFonts w:ascii="Palatino Linotype" w:hAnsi="Palatino Linotype" w:cs="Palatino Linotype"/>
        </w:rPr>
        <w:t>την βοήθειαν ημών, των θερμώς κραυγαζόντων σοι· ρύσαι ημάς εκ πλάνης, και σπεύσον τοις ασθενούσιν, των Ορθοδόξων θαυμαστέ, συ ει φρουρός ο ανύστακτος.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Προκ.: Τίμιος εναντίον Κυρίου, ο θάνατος του Οσίου Αυτού.</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Στ.: Τι ανταποδώσωμεν τω Κυρίω περί πάντων ων ανταπέδωκεν ημίν; </w:t>
      </w:r>
    </w:p>
    <w:p w:rsidR="00581D81" w:rsidRDefault="00581D81" w:rsidP="00C66069">
      <w:pPr>
        <w:spacing w:line="360" w:lineRule="auto"/>
        <w:jc w:val="center"/>
        <w:rPr>
          <w:rFonts w:ascii="Palatino Linotype" w:hAnsi="Palatino Linotype" w:cs="Palatino Linotype"/>
          <w:b/>
          <w:bCs/>
        </w:rPr>
      </w:pPr>
    </w:p>
    <w:p w:rsidR="00581D81" w:rsidRPr="00C66069" w:rsidRDefault="00581D81" w:rsidP="00C66069">
      <w:pPr>
        <w:spacing w:line="360" w:lineRule="auto"/>
        <w:jc w:val="center"/>
        <w:rPr>
          <w:rFonts w:ascii="Palatino Linotype" w:hAnsi="Palatino Linotype" w:cs="Palatino Linotype"/>
          <w:b/>
          <w:bCs/>
        </w:rPr>
      </w:pPr>
      <w:r w:rsidRPr="00C66069">
        <w:rPr>
          <w:rFonts w:ascii="Palatino Linotype" w:hAnsi="Palatino Linotype" w:cs="Palatino Linotype"/>
          <w:b/>
          <w:bCs/>
        </w:rPr>
        <w:t>Ευαγγέλιον· εκ του κατά Λουκάν (στ  17-23)</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Τω καιρώ εκείνω έστη ο Ιησούς επί τόπου πεδινού, και όχλος μαθητών Αυτού, και πλήθος πολύς του λαού από πάσης Ιουδαίας και Ιερουσαλήμ και της παραλίου</w:t>
      </w:r>
      <w:r>
        <w:rPr>
          <w:rFonts w:ascii="Palatino Linotype" w:hAnsi="Palatino Linotype" w:cs="Palatino Linotype"/>
        </w:rPr>
        <w:t xml:space="preserve"> </w:t>
      </w:r>
      <w:r w:rsidRPr="00AF28DB">
        <w:rPr>
          <w:rFonts w:ascii="Palatino Linotype" w:hAnsi="Palatino Linotype" w:cs="Palatino Linotype"/>
        </w:rPr>
        <w:t>Τύρου και Σιδώνος, οι ήλθον ακούσαι Αυτού και ιαθήναι από των νόσων αυτών, και οι οχλούμενοι υπό πνευμάτων ακαθάρτων, και εθεραπεύοντο· και πας ο όχλος</w:t>
      </w:r>
      <w:r>
        <w:rPr>
          <w:rFonts w:ascii="Palatino Linotype" w:hAnsi="Palatino Linotype" w:cs="Palatino Linotype"/>
        </w:rPr>
        <w:t xml:space="preserve"> </w:t>
      </w:r>
      <w:r w:rsidRPr="00AF28DB">
        <w:rPr>
          <w:rFonts w:ascii="Palatino Linotype" w:hAnsi="Palatino Linotype" w:cs="Palatino Linotype"/>
        </w:rPr>
        <w:t>εζήτει άπτεσθαι Αυτού, ότι δύναμις παρ’ Αυτού εξήρχετο και ιάτο πάντας. Και Αυτός επάρας τους οφθαλμούς Αυτού εις τους μαθητάς Αυτού, έλεγε: Μακάριοι οι</w:t>
      </w:r>
      <w:r>
        <w:rPr>
          <w:rFonts w:ascii="Palatino Linotype" w:hAnsi="Palatino Linotype" w:cs="Palatino Linotype"/>
        </w:rPr>
        <w:t xml:space="preserve"> </w:t>
      </w:r>
      <w:r w:rsidRPr="00AF28DB">
        <w:rPr>
          <w:rFonts w:ascii="Palatino Linotype" w:hAnsi="Palatino Linotype" w:cs="Palatino Linotype"/>
        </w:rPr>
        <w:t>πτωχοί, ότι υμετέρα εστίν η βασιλεία του Θεού· μακάριοι οι πεινώντες νυν ότι χορτασθήσεσθε· μακάριοι οι κλαίοντες νυν, ότι γελάσετε· μακάριοί εστε, όταν</w:t>
      </w:r>
      <w:r>
        <w:rPr>
          <w:rFonts w:ascii="Palatino Linotype" w:hAnsi="Palatino Linotype" w:cs="Palatino Linotype"/>
        </w:rPr>
        <w:t xml:space="preserve"> </w:t>
      </w:r>
      <w:r w:rsidRPr="00AF28DB">
        <w:rPr>
          <w:rFonts w:ascii="Palatino Linotype" w:hAnsi="Palatino Linotype" w:cs="Palatino Linotype"/>
        </w:rPr>
        <w:t>μισήσωσιν υμάς οι άνθρωποι, και όταν αφορίσωσιν υμάς και ονειδίσωσι και εκβάλωσι το όνομα υμών ως πονηρόν ένεκα του Υιού του ανθρώπου. Χαίρετε εν εκείνη</w:t>
      </w:r>
      <w:r>
        <w:rPr>
          <w:rFonts w:ascii="Palatino Linotype" w:hAnsi="Palatino Linotype" w:cs="Palatino Linotype"/>
        </w:rPr>
        <w:t xml:space="preserve"> </w:t>
      </w:r>
      <w:r w:rsidRPr="00AF28DB">
        <w:rPr>
          <w:rFonts w:ascii="Palatino Linotype" w:hAnsi="Palatino Linotype" w:cs="Palatino Linotype"/>
        </w:rPr>
        <w:t>τη ημέρα και σκιρτήσατε· ιδού γαρ ο μισθός υμών πολύς εν τω ουρανώ.</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Δόξα Σοι Κύριε, δόξα Σοι.</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Δόξα: Ταις του Σου Οσίου…</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Και νυν: Ταις της Θεοτόκου… </w:t>
      </w:r>
    </w:p>
    <w:p w:rsidR="00581D81" w:rsidRPr="00C66069" w:rsidRDefault="00581D81" w:rsidP="00C66069">
      <w:pPr>
        <w:spacing w:line="360" w:lineRule="auto"/>
        <w:jc w:val="center"/>
        <w:rPr>
          <w:rFonts w:ascii="Palatino Linotype" w:hAnsi="Palatino Linotype" w:cs="Palatino Linotype"/>
          <w:b/>
          <w:bCs/>
        </w:rPr>
      </w:pPr>
      <w:r w:rsidRPr="00C66069">
        <w:rPr>
          <w:rFonts w:ascii="Palatino Linotype" w:hAnsi="Palatino Linotype" w:cs="Palatino Linotype"/>
          <w:b/>
          <w:bCs/>
        </w:rPr>
        <w:t>Ελεήμον, ελέησόν με ο Θεός… Ήχος πλ. Β</w:t>
      </w:r>
      <w:r>
        <w:rPr>
          <w:rFonts w:ascii="Palatino Linotype" w:hAnsi="Palatino Linotype" w:cs="Palatino Linotype"/>
          <w:b/>
          <w:bCs/>
        </w:rPr>
        <w:t>’</w:t>
      </w:r>
      <w:r w:rsidRPr="00C66069">
        <w:rPr>
          <w:rFonts w:ascii="Palatino Linotype" w:hAnsi="Palatino Linotype" w:cs="Palatino Linotype"/>
          <w:b/>
          <w:bCs/>
        </w:rPr>
        <w:t xml:space="preserve"> . Όλην αποθέμενοι.</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Μη εγκαταλείψης με, συ του Χριστού στρατιώτα, Ονούφριε Όσιε, αλλά δέξαι δέησιν του ικέτου σου, θλίψις γαρ έχει με, φέρειν ου δύναμαι, αρχεκάκου τα τοξεύματα,</w:t>
      </w:r>
      <w:r>
        <w:rPr>
          <w:rFonts w:ascii="Palatino Linotype" w:hAnsi="Palatino Linotype" w:cs="Palatino Linotype"/>
        </w:rPr>
        <w:t xml:space="preserve"> </w:t>
      </w:r>
      <w:r w:rsidRPr="00AF28DB">
        <w:rPr>
          <w:rFonts w:ascii="Palatino Linotype" w:hAnsi="Palatino Linotype" w:cs="Palatino Linotype"/>
        </w:rPr>
        <w:t>σκέπην ου κέκτημαι, ουδέ καταφύγιον Άγιε, πάντοθεν πολεμούμενος, και παραμυθίαν ουκ έχω πλην σου, κλέος των Αγγέλων, και δόξα Ορθοδόξων θαυμαστέ, μη μου</w:t>
      </w:r>
      <w:r>
        <w:rPr>
          <w:rFonts w:ascii="Palatino Linotype" w:hAnsi="Palatino Linotype" w:cs="Palatino Linotype"/>
        </w:rPr>
        <w:t xml:space="preserve"> </w:t>
      </w:r>
      <w:r w:rsidRPr="00AF28DB">
        <w:rPr>
          <w:rFonts w:ascii="Palatino Linotype" w:hAnsi="Palatino Linotype" w:cs="Palatino Linotype"/>
        </w:rPr>
        <w:t xml:space="preserve">παρίδης την δέησιν, το συμφέρον ποίησον. </w:t>
      </w:r>
    </w:p>
    <w:p w:rsidR="00581D81" w:rsidRPr="00C66069" w:rsidRDefault="00581D81" w:rsidP="00C66069">
      <w:pPr>
        <w:spacing w:line="360" w:lineRule="auto"/>
        <w:jc w:val="center"/>
        <w:rPr>
          <w:rFonts w:ascii="Palatino Linotype" w:hAnsi="Palatino Linotype" w:cs="Palatino Linotype"/>
          <w:b/>
          <w:bCs/>
        </w:rPr>
      </w:pPr>
      <w:r w:rsidRPr="00C66069">
        <w:rPr>
          <w:rFonts w:ascii="Palatino Linotype" w:hAnsi="Palatino Linotype" w:cs="Palatino Linotype"/>
          <w:b/>
          <w:bCs/>
        </w:rPr>
        <w:t>Ωδή ζ</w:t>
      </w:r>
      <w:r>
        <w:rPr>
          <w:rFonts w:ascii="Palatino Linotype" w:hAnsi="Palatino Linotype" w:cs="Palatino Linotype"/>
          <w:b/>
          <w:bCs/>
        </w:rPr>
        <w:t>’</w:t>
      </w:r>
      <w:r w:rsidRPr="00C66069">
        <w:rPr>
          <w:rFonts w:ascii="Palatino Linotype" w:hAnsi="Palatino Linotype" w:cs="Palatino Linotype"/>
          <w:b/>
          <w:bCs/>
        </w:rPr>
        <w:t xml:space="preserve"> . Οι εκ της Ιουδαίας.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Τρικυμίας του βίου, καταπράϋνον δέομαι ο ανάξιος, και δίδως μοι ειρήνη, χαράν τε και γαλήνην, ίνα πόθω κραυγάζω σοι· Ο των Πατέρων ημών, Θεός ευλογητός</w:t>
      </w:r>
      <w:r>
        <w:rPr>
          <w:rFonts w:ascii="Palatino Linotype" w:hAnsi="Palatino Linotype" w:cs="Palatino Linotype"/>
        </w:rPr>
        <w:t xml:space="preserve"> </w:t>
      </w:r>
      <w:r w:rsidRPr="00AF28DB">
        <w:rPr>
          <w:rFonts w:ascii="Palatino Linotype" w:hAnsi="Palatino Linotype" w:cs="Palatino Linotype"/>
        </w:rPr>
        <w:t>ει.</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Νικητής ανεδείχθης, του σατάν θεοδόξαστε και προπύργιον, ημών των Ορθοδόξων, και πάντων των εν θλίψει, παραμύθιον ένδοξε· Ο των Πατέρων ημών, Θεός ευλογητός</w:t>
      </w:r>
      <w:r>
        <w:rPr>
          <w:rFonts w:ascii="Palatino Linotype" w:hAnsi="Palatino Linotype" w:cs="Palatino Linotype"/>
        </w:rPr>
        <w:t xml:space="preserve"> </w:t>
      </w:r>
      <w:r w:rsidRPr="00AF28DB">
        <w:rPr>
          <w:rFonts w:ascii="Palatino Linotype" w:hAnsi="Palatino Linotype" w:cs="Palatino Linotype"/>
        </w:rPr>
        <w:t>ει.</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Των ατέκνων συζύγων, καταφύγιον γέγονας θεοδόξαστε, και των σφοδρώς ποθούντων, τον βίον των Αγγέλων, ποδηγέτης αλάνθαστος· Ο των Πατέρων ημών, Θεός ευλογητός</w:t>
      </w:r>
      <w:r>
        <w:rPr>
          <w:rFonts w:ascii="Palatino Linotype" w:hAnsi="Palatino Linotype" w:cs="Palatino Linotype"/>
        </w:rPr>
        <w:t xml:space="preserve"> </w:t>
      </w:r>
      <w:r w:rsidRPr="00AF28DB">
        <w:rPr>
          <w:rFonts w:ascii="Palatino Linotype" w:hAnsi="Palatino Linotype" w:cs="Palatino Linotype"/>
        </w:rPr>
        <w:t>ει.</w:t>
      </w:r>
    </w:p>
    <w:p w:rsidR="00581D81" w:rsidRPr="00C66069" w:rsidRDefault="00581D81" w:rsidP="00C66069">
      <w:pPr>
        <w:spacing w:line="360" w:lineRule="auto"/>
        <w:jc w:val="center"/>
        <w:rPr>
          <w:rFonts w:ascii="Palatino Linotype" w:hAnsi="Palatino Linotype" w:cs="Palatino Linotype"/>
          <w:b/>
          <w:bCs/>
        </w:rPr>
      </w:pPr>
      <w:r w:rsidRPr="00C66069">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Βασιλέως καθέδρα, και πιστών καταφύγιον Μήτερ γέγονας, διο πιστών τα πλήθη, προσέρχονται ασμένως, και θερμώς πάντες άδωσι· Ο των Πατέρων ημών, Θεός ευλογητός</w:t>
      </w:r>
      <w:r>
        <w:rPr>
          <w:rFonts w:ascii="Palatino Linotype" w:hAnsi="Palatino Linotype" w:cs="Palatino Linotype"/>
        </w:rPr>
        <w:t xml:space="preserve"> </w:t>
      </w:r>
      <w:r w:rsidRPr="00AF28DB">
        <w:rPr>
          <w:rFonts w:ascii="Palatino Linotype" w:hAnsi="Palatino Linotype" w:cs="Palatino Linotype"/>
        </w:rPr>
        <w:t xml:space="preserve">ει. </w:t>
      </w:r>
    </w:p>
    <w:p w:rsidR="00581D81" w:rsidRPr="00C66069" w:rsidRDefault="00581D81" w:rsidP="00C66069">
      <w:pPr>
        <w:spacing w:line="360" w:lineRule="auto"/>
        <w:jc w:val="center"/>
        <w:rPr>
          <w:rFonts w:ascii="Palatino Linotype" w:hAnsi="Palatino Linotype" w:cs="Palatino Linotype"/>
          <w:b/>
          <w:bCs/>
        </w:rPr>
      </w:pPr>
      <w:r w:rsidRPr="00C66069">
        <w:rPr>
          <w:rFonts w:ascii="Palatino Linotype" w:hAnsi="Palatino Linotype" w:cs="Palatino Linotype"/>
          <w:b/>
          <w:bCs/>
        </w:rPr>
        <w:t>Ωδή η</w:t>
      </w:r>
      <w:r>
        <w:rPr>
          <w:rFonts w:ascii="Palatino Linotype" w:hAnsi="Palatino Linotype" w:cs="Palatino Linotype"/>
          <w:b/>
          <w:bCs/>
        </w:rPr>
        <w:t>’</w:t>
      </w:r>
      <w:r w:rsidRPr="00C66069">
        <w:rPr>
          <w:rFonts w:ascii="Palatino Linotype" w:hAnsi="Palatino Linotype" w:cs="Palatino Linotype"/>
          <w:b/>
          <w:bCs/>
        </w:rPr>
        <w:t xml:space="preserve"> . Τον Βασιλέα.</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Των μοναζόντων, οδηγός συ προστάτης, ανεδείχθης Ονούφριε μάκαρ, διο σε υμνούμεν, απαύστως χριστοδρόμε.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Την νεολαίαν, της εκκλησίας την μάνδρα, συ οδήγησον τάχος τρισμάκαρ, και αυτή παράσχου, ακλόνητον την πίστην.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Τους κοιμηθέντας, ων αι ψυχαί εις τας χείρας, του Δεσπότου εισί μη παρίδης, ίνα σε υμνούμεν, Ονούφριε τρισμάκαρ.</w:t>
      </w:r>
    </w:p>
    <w:p w:rsidR="00581D81" w:rsidRPr="00C66069" w:rsidRDefault="00581D81" w:rsidP="00C66069">
      <w:pPr>
        <w:spacing w:line="360" w:lineRule="auto"/>
        <w:jc w:val="center"/>
        <w:rPr>
          <w:rFonts w:ascii="Palatino Linotype" w:hAnsi="Palatino Linotype" w:cs="Palatino Linotype"/>
          <w:b/>
          <w:bCs/>
        </w:rPr>
      </w:pPr>
      <w:r w:rsidRPr="00C66069">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Τας ασθενείς, Συ της ψυχής ιατρεύεις, και του σώματος πάθη διώκεις, διο Σε δοξάζω, Παρθένε Θεοτόκε. </w:t>
      </w:r>
    </w:p>
    <w:p w:rsidR="00581D81" w:rsidRPr="00C66069" w:rsidRDefault="00581D81" w:rsidP="00C66069">
      <w:pPr>
        <w:spacing w:line="360" w:lineRule="auto"/>
        <w:jc w:val="center"/>
        <w:rPr>
          <w:rFonts w:ascii="Palatino Linotype" w:hAnsi="Palatino Linotype" w:cs="Palatino Linotype"/>
          <w:b/>
          <w:bCs/>
        </w:rPr>
      </w:pPr>
      <w:r w:rsidRPr="00C66069">
        <w:rPr>
          <w:rFonts w:ascii="Palatino Linotype" w:hAnsi="Palatino Linotype" w:cs="Palatino Linotype"/>
          <w:b/>
          <w:bCs/>
        </w:rPr>
        <w:t>Ωδή θ</w:t>
      </w:r>
      <w:r>
        <w:rPr>
          <w:rFonts w:ascii="Palatino Linotype" w:hAnsi="Palatino Linotype" w:cs="Palatino Linotype"/>
          <w:b/>
          <w:bCs/>
        </w:rPr>
        <w:t>’</w:t>
      </w:r>
      <w:r w:rsidRPr="00C66069">
        <w:rPr>
          <w:rFonts w:ascii="Palatino Linotype" w:hAnsi="Palatino Linotype" w:cs="Palatino Linotype"/>
          <w:b/>
          <w:bCs/>
        </w:rPr>
        <w:t xml:space="preserve"> . Κυρίως Θεοτόκον.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Πηγή χαράς εδείχθης, Ονούφριε μάκαρ, και των εν θλίψεσι όντων παράκλησις, των δε ποθούντων σωθήναι, το καταφύγιον.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Κρουνός πολλών θαυμάτων, μάκαρ ανεδείχθης, και της νεότητος φύλαξ και πρόμαχος, των δε εν γήρατι όντων, φρουρός ακοίμητος.</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Αγγέλων πολιτείαν, εβίωσας Πάτερ, και των παθών καθαιρέτης συ γέγονας, διο Ονούφριε θεόφρων, δόξαν απείληφας.</w:t>
      </w:r>
    </w:p>
    <w:p w:rsidR="00581D81" w:rsidRPr="00C66069" w:rsidRDefault="00581D81" w:rsidP="00C66069">
      <w:pPr>
        <w:spacing w:line="360" w:lineRule="auto"/>
        <w:jc w:val="center"/>
        <w:rPr>
          <w:rFonts w:ascii="Palatino Linotype" w:hAnsi="Palatino Linotype" w:cs="Palatino Linotype"/>
          <w:b/>
          <w:bCs/>
        </w:rPr>
      </w:pPr>
      <w:r w:rsidRPr="00C66069">
        <w:rPr>
          <w:rFonts w:ascii="Palatino Linotype" w:hAnsi="Palatino Linotype" w:cs="Palatino Linotype"/>
          <w:b/>
          <w:bCs/>
        </w:rPr>
        <w:t>Θεοτοκίον.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Πανάχραντε Μαρία, σώματος τα άλγη, και συνειδήσεως τύψεις διάλυσον, και ουρανών την ειρήνη, δίδου ικέτας Σου. </w:t>
      </w:r>
    </w:p>
    <w:p w:rsidR="00581D81" w:rsidRPr="00C66069" w:rsidRDefault="00581D81" w:rsidP="00C66069">
      <w:pPr>
        <w:spacing w:line="360" w:lineRule="auto"/>
        <w:jc w:val="center"/>
        <w:rPr>
          <w:rFonts w:ascii="Palatino Linotype" w:hAnsi="Palatino Linotype" w:cs="Palatino Linotype"/>
          <w:b/>
          <w:bCs/>
        </w:rPr>
      </w:pPr>
      <w:r w:rsidRPr="00C66069">
        <w:rPr>
          <w:rFonts w:ascii="Palatino Linotype" w:hAnsi="Palatino Linotype" w:cs="Palatino Linotype"/>
          <w:b/>
          <w:bCs/>
        </w:rPr>
        <w:t>Άξιόν εστι· και τα Μεγαλυνάρια.</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Άξιόν εστι ως αληθώς, μακαρίζειν σε Όσιε Πάτερ, τον αειμακάριστον και θεοκόσμητον, τον προστάτην και φρουρόν ημών, τον δεδοξασμένον παρά Θεώ, και πεφιλημένον</w:t>
      </w:r>
      <w:r>
        <w:rPr>
          <w:rFonts w:ascii="Palatino Linotype" w:hAnsi="Palatino Linotype" w:cs="Palatino Linotype"/>
        </w:rPr>
        <w:t xml:space="preserve"> </w:t>
      </w:r>
      <w:r w:rsidRPr="00AF28DB">
        <w:rPr>
          <w:rFonts w:ascii="Palatino Linotype" w:hAnsi="Palatino Linotype" w:cs="Palatino Linotype"/>
        </w:rPr>
        <w:t>παρά πάσι χριστιανοίς, τον αδιαλείπτως, Θεώ παρεστηκότα, και νέμοντα ιάσεις, πάσι Ονούφριε.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Δόξα αναπέμπομεν τω Θεώ, τον δόντα προστάτην, Ορθοδόξοις χριστιανοίς, σε θαυματοβρύτα, των μοναστών το κλέος, και οδοδείκτην πάντων, θείε Ονούφριε.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Δέχου παρακλήσεις σων ικετών, δέχου ικεσίας, και προσάγαγε τω Θεώ, Ονούφριε μάκαρ, Αιγύπτου βλαστός θείος, και της Ορθοδοξίας, κλέος και σέμνωμα.</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Χαίροις μοναζόντων η καλλονή, και των Ορθοδόξων αντιλήπτωρ και βοηθός, χαίροις των ποθούντων, ιδείν Θεού την δόξαν, μεσίτης και προστάτης, μάκαρ Ονούφριε.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Δόξα εκκλησίας και χαρμονή, Πάτερ ανεδείχθης, και προπύργιον μοναχών, και της νεολαίας, φρουρός τε και προστάτης, Ονούφριε παμμάκαρ, Αγγέλων σύσκηνε.</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Ορφανών προστάτης και βοηθός, πεινόντων τροφέας, και ανέργων καταφυγή, μάκαρ ανεδείχθης, διο σε θεοφόρε, δοξάζομεν απαύστως, και ύμνους μέλπομεν.</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Πάσαι των Αγγέλων… </w:t>
      </w:r>
    </w:p>
    <w:p w:rsidR="00581D81"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Νυν απολύεις. Τρισάγιον. Απολυτίκιον. Απόλυσις, και το Τροπάριον. </w:t>
      </w:r>
    </w:p>
    <w:p w:rsidR="00581D81" w:rsidRDefault="00581D81" w:rsidP="00C66069">
      <w:pPr>
        <w:spacing w:line="360" w:lineRule="auto"/>
        <w:jc w:val="center"/>
        <w:rPr>
          <w:rFonts w:ascii="Palatino Linotype" w:hAnsi="Palatino Linotype" w:cs="Palatino Linotype"/>
          <w:b/>
          <w:bCs/>
        </w:rPr>
      </w:pPr>
    </w:p>
    <w:p w:rsidR="00581D81" w:rsidRPr="00C66069" w:rsidRDefault="00581D81" w:rsidP="00C66069">
      <w:pPr>
        <w:spacing w:line="360" w:lineRule="auto"/>
        <w:jc w:val="center"/>
        <w:rPr>
          <w:rFonts w:ascii="Palatino Linotype" w:hAnsi="Palatino Linotype" w:cs="Palatino Linotype"/>
          <w:b/>
          <w:bCs/>
        </w:rPr>
      </w:pPr>
      <w:r w:rsidRPr="00C66069">
        <w:rPr>
          <w:rFonts w:ascii="Palatino Linotype" w:hAnsi="Palatino Linotype" w:cs="Palatino Linotype"/>
          <w:b/>
          <w:bCs/>
        </w:rPr>
        <w:t>Ήχος β</w:t>
      </w:r>
      <w:r>
        <w:rPr>
          <w:rFonts w:ascii="Palatino Linotype" w:hAnsi="Palatino Linotype" w:cs="Palatino Linotype"/>
          <w:b/>
          <w:bCs/>
        </w:rPr>
        <w:t>’</w:t>
      </w:r>
      <w:r w:rsidRPr="00C66069">
        <w:rPr>
          <w:rFonts w:ascii="Palatino Linotype" w:hAnsi="Palatino Linotype" w:cs="Palatino Linotype"/>
          <w:b/>
          <w:bCs/>
        </w:rPr>
        <w:t xml:space="preserve"> . Ότε εκ του Ξύλου.</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Πάντων, συ προστάτης αγαθέ, και των σωτηρίαν ποθούντων, συ ει φρουρός ασφαλής, άλλον γαρ ουκ έχομεν, των Ορθοδόξων πληθύς, πρεσβευτήν ακατάβλητον, και</w:t>
      </w:r>
      <w:r>
        <w:rPr>
          <w:rFonts w:ascii="Palatino Linotype" w:hAnsi="Palatino Linotype" w:cs="Palatino Linotype"/>
        </w:rPr>
        <w:t xml:space="preserve"> </w:t>
      </w:r>
      <w:r w:rsidRPr="00AF28DB">
        <w:rPr>
          <w:rFonts w:ascii="Palatino Linotype" w:hAnsi="Palatino Linotype" w:cs="Palatino Linotype"/>
        </w:rPr>
        <w:t>μέγαν μεσίτην, οι κατατρυχόμενοι υπό ποικίλων παθών, κλέος ανεδείχθης και δόξα, διο σοι προσπίπτωμεν πόθω, πάντες οι Ορθόδοξοι Ονούφριε.</w:t>
      </w:r>
    </w:p>
    <w:p w:rsidR="00581D81" w:rsidRDefault="00581D81" w:rsidP="00AF28DB">
      <w:pPr>
        <w:spacing w:line="360" w:lineRule="auto"/>
        <w:jc w:val="both"/>
        <w:rPr>
          <w:rFonts w:ascii="Palatino Linotype" w:hAnsi="Palatino Linotype" w:cs="Palatino Linotype"/>
        </w:rPr>
      </w:pP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Δέσποινα πρόσδεξαι…</w:t>
      </w:r>
    </w:p>
    <w:p w:rsidR="00581D81" w:rsidRDefault="00581D81" w:rsidP="00AF28DB">
      <w:pPr>
        <w:spacing w:line="360" w:lineRule="auto"/>
        <w:jc w:val="both"/>
        <w:rPr>
          <w:rFonts w:ascii="Palatino Linotype" w:hAnsi="Palatino Linotype" w:cs="Palatino Linotype"/>
        </w:rPr>
      </w:pP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Την πάσαν ελπίδα μου… </w:t>
      </w:r>
    </w:p>
    <w:p w:rsidR="00581D81" w:rsidRDefault="00581D81" w:rsidP="00AF28DB">
      <w:pPr>
        <w:spacing w:line="360" w:lineRule="auto"/>
        <w:jc w:val="both"/>
        <w:rPr>
          <w:rFonts w:ascii="Palatino Linotype" w:hAnsi="Palatino Linotype" w:cs="Palatino Linotype"/>
        </w:rPr>
      </w:pP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 xml:space="preserve">Δι’ ευχών.  </w:t>
      </w:r>
    </w:p>
    <w:p w:rsidR="00581D81" w:rsidRPr="00AF28DB" w:rsidRDefault="00581D81" w:rsidP="00AF28DB">
      <w:pPr>
        <w:spacing w:line="360" w:lineRule="auto"/>
        <w:jc w:val="both"/>
        <w:rPr>
          <w:rFonts w:ascii="Palatino Linotype" w:hAnsi="Palatino Linotype" w:cs="Palatino Linotype"/>
        </w:rPr>
      </w:pP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Η/Υ ΠΗΓΗ:</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lang w:val="en-US"/>
        </w:rPr>
        <w:t>Voutsinasilias</w:t>
      </w:r>
      <w:r w:rsidRPr="00AF28DB">
        <w:rPr>
          <w:rFonts w:ascii="Palatino Linotype" w:hAnsi="Palatino Linotype" w:cs="Palatino Linotype"/>
        </w:rPr>
        <w:t>.blogspot.gr</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http://voutsinasilias.blogspot.gr/2010/06/12_19.html</w:t>
      </w:r>
    </w:p>
    <w:p w:rsidR="00581D81" w:rsidRDefault="00581D81" w:rsidP="00BE1C88">
      <w:pPr>
        <w:spacing w:line="360" w:lineRule="auto"/>
        <w:jc w:val="center"/>
        <w:rPr>
          <w:rFonts w:ascii="Palatino Linotype" w:hAnsi="Palatino Linotype" w:cs="Palatino Linotype"/>
          <w:b/>
          <w:bCs/>
        </w:rPr>
      </w:pPr>
    </w:p>
    <w:p w:rsidR="00581D81" w:rsidRDefault="00581D81" w:rsidP="00BE1C88">
      <w:pPr>
        <w:spacing w:line="360" w:lineRule="auto"/>
        <w:jc w:val="center"/>
        <w:rPr>
          <w:rFonts w:ascii="Palatino Linotype" w:hAnsi="Palatino Linotype" w:cs="Palatino Linotype"/>
          <w:b/>
          <w:bCs/>
        </w:rPr>
      </w:pPr>
    </w:p>
    <w:p w:rsidR="00581D81" w:rsidRDefault="00581D81" w:rsidP="00BE1C88">
      <w:pPr>
        <w:spacing w:line="360" w:lineRule="auto"/>
        <w:jc w:val="center"/>
        <w:rPr>
          <w:rFonts w:ascii="Palatino Linotype" w:hAnsi="Palatino Linotype" w:cs="Palatino Linotype"/>
          <w:b/>
          <w:bCs/>
        </w:rPr>
      </w:pPr>
    </w:p>
    <w:p w:rsidR="00581D81" w:rsidRDefault="00581D81" w:rsidP="00BE1C88">
      <w:pPr>
        <w:spacing w:line="360" w:lineRule="auto"/>
        <w:jc w:val="center"/>
        <w:rPr>
          <w:rFonts w:ascii="Palatino Linotype" w:hAnsi="Palatino Linotype" w:cs="Palatino Linotype"/>
          <w:b/>
          <w:bCs/>
        </w:rPr>
      </w:pPr>
    </w:p>
    <w:p w:rsidR="00581D81" w:rsidRDefault="00581D81" w:rsidP="00BE1C88">
      <w:pPr>
        <w:spacing w:line="360" w:lineRule="auto"/>
        <w:jc w:val="center"/>
        <w:rPr>
          <w:rFonts w:ascii="Palatino Linotype" w:hAnsi="Palatino Linotype" w:cs="Palatino Linotype"/>
          <w:b/>
          <w:bCs/>
        </w:rPr>
      </w:pPr>
    </w:p>
    <w:p w:rsidR="00581D81" w:rsidRDefault="00581D81" w:rsidP="00BE1C88">
      <w:pPr>
        <w:spacing w:line="360" w:lineRule="auto"/>
        <w:jc w:val="center"/>
        <w:rPr>
          <w:rFonts w:ascii="Palatino Linotype" w:hAnsi="Palatino Linotype" w:cs="Palatino Linotype"/>
          <w:b/>
          <w:bCs/>
        </w:rPr>
      </w:pPr>
    </w:p>
    <w:p w:rsidR="00581D81" w:rsidRDefault="00581D81" w:rsidP="00BE1C88">
      <w:pPr>
        <w:spacing w:line="360" w:lineRule="auto"/>
        <w:jc w:val="center"/>
        <w:rPr>
          <w:rFonts w:ascii="Palatino Linotype" w:hAnsi="Palatino Linotype" w:cs="Palatino Linotype"/>
          <w:b/>
          <w:bCs/>
        </w:rPr>
      </w:pPr>
    </w:p>
    <w:p w:rsidR="00581D81" w:rsidRDefault="00581D81" w:rsidP="00BE1C88">
      <w:pPr>
        <w:spacing w:line="360" w:lineRule="auto"/>
        <w:jc w:val="center"/>
        <w:rPr>
          <w:rFonts w:ascii="Palatino Linotype" w:hAnsi="Palatino Linotype" w:cs="Palatino Linotype"/>
          <w:b/>
          <w:bCs/>
        </w:rPr>
      </w:pPr>
      <w:r w:rsidRPr="00BE1C88">
        <w:rPr>
          <w:rFonts w:ascii="Palatino Linotype" w:hAnsi="Palatino Linotype" w:cs="Palatino Linotype"/>
          <w:b/>
          <w:bCs/>
        </w:rPr>
        <w:t>Βίος του Οσίου Ονουφρίου</w:t>
      </w:r>
    </w:p>
    <w:p w:rsidR="00581D81" w:rsidRPr="00BE1C88" w:rsidRDefault="00581D81" w:rsidP="00BE1C88">
      <w:pPr>
        <w:spacing w:line="360" w:lineRule="auto"/>
        <w:jc w:val="center"/>
        <w:rPr>
          <w:rFonts w:ascii="Palatino Linotype" w:hAnsi="Palatino Linotype" w:cs="Palatino Linotype"/>
          <w:b/>
          <w:bCs/>
        </w:rPr>
      </w:pPr>
      <w:r>
        <w:rPr>
          <w:rFonts w:ascii="Palatino Linotype" w:hAnsi="Palatino Linotype" w:cs="Palatino Linotype"/>
          <w:b/>
          <w:bCs/>
        </w:rPr>
        <w:t>(Γεωργίου Μηλίτση, Τρίκαλα 2008)</w:t>
      </w:r>
    </w:p>
    <w:p w:rsidR="00581D81" w:rsidRDefault="00581D81" w:rsidP="004B7CEF">
      <w:pPr>
        <w:spacing w:line="360" w:lineRule="auto"/>
        <w:jc w:val="center"/>
        <w:rPr>
          <w:rFonts w:ascii="Palatino Linotype" w:hAnsi="Palatino Linotype" w:cs="Palatino Linotype"/>
          <w:b/>
          <w:bCs/>
        </w:rPr>
      </w:pPr>
      <w:r w:rsidRPr="007A2D50">
        <w:rPr>
          <w:rFonts w:ascii="Palatino Linotype" w:hAnsi="Palatino Linotype" w:cs="Palatino Linotype"/>
          <w:b/>
          <w:bCs/>
          <w:noProof/>
          <w:lang w:eastAsia="el-GR"/>
        </w:rPr>
        <w:pict>
          <v:shape id="4 - Εικόνα" o:spid="_x0000_i1026" type="#_x0000_t75" alt="OsiosOnoufrios04.jpg" style="width:182.25pt;height:247.5pt;visibility:visible">
            <v:imagedata r:id="rId7" o:title=""/>
          </v:shape>
        </w:pict>
      </w:r>
    </w:p>
    <w:p w:rsidR="00581D81" w:rsidRDefault="00581D81" w:rsidP="00AF28DB">
      <w:pPr>
        <w:spacing w:line="360" w:lineRule="auto"/>
        <w:jc w:val="both"/>
        <w:rPr>
          <w:rFonts w:ascii="Palatino Linotype" w:hAnsi="Palatino Linotype" w:cs="Palatino Linotype"/>
        </w:rPr>
      </w:pPr>
    </w:p>
    <w:p w:rsidR="00581D81" w:rsidRPr="00BD795B" w:rsidRDefault="00581D81" w:rsidP="000433B8">
      <w:pPr>
        <w:spacing w:line="360" w:lineRule="auto"/>
        <w:ind w:firstLine="720"/>
        <w:jc w:val="both"/>
        <w:rPr>
          <w:rFonts w:ascii="Palatino Linotype" w:hAnsi="Palatino Linotype" w:cs="Palatino Linotype"/>
          <w:b/>
          <w:bCs/>
        </w:rPr>
      </w:pPr>
      <w:r w:rsidRPr="00BD795B">
        <w:rPr>
          <w:rFonts w:ascii="Palatino Linotype" w:hAnsi="Palatino Linotype" w:cs="Palatino Linotype"/>
          <w:b/>
          <w:bCs/>
        </w:rPr>
        <w:t>Α) Η επίγεια πατρίδα του</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Όλοι οι Έλληνες γνωρίζουμε για την Περσία. Άλλοι από την εθνική, και άλλοι από την εκκλησιαστική μας ιστορία και παράδοση. Η ιστορία μας υπενθυμίζει τις</w:t>
      </w:r>
      <w:r w:rsidRPr="00BD795B">
        <w:rPr>
          <w:rFonts w:ascii="Palatino Linotype" w:hAnsi="Palatino Linotype" w:cs="Palatino Linotype"/>
        </w:rPr>
        <w:t xml:space="preserve"> </w:t>
      </w:r>
      <w:r w:rsidRPr="00AF28DB">
        <w:rPr>
          <w:rFonts w:ascii="Palatino Linotype" w:hAnsi="Palatino Linotype" w:cs="Palatino Linotype"/>
        </w:rPr>
        <w:t>προσπάθειες που έκαναν στα αρχαία χρόνια οι Πέρσες για να κυριεύσουν τις περιοχές που βρίσκονταν δυτικά της χώρας τους. Ο Περσικός στρατός με αρχηγό τον</w:t>
      </w:r>
      <w:r w:rsidRPr="00BD795B">
        <w:rPr>
          <w:rFonts w:ascii="Palatino Linotype" w:hAnsi="Palatino Linotype" w:cs="Palatino Linotype"/>
        </w:rPr>
        <w:t xml:space="preserve"> </w:t>
      </w:r>
      <w:r w:rsidRPr="00AF28DB">
        <w:rPr>
          <w:rFonts w:ascii="Palatino Linotype" w:hAnsi="Palatino Linotype" w:cs="Palatino Linotype"/>
        </w:rPr>
        <w:t>Ξέρξη επιχείρησε να κατακτήσει όχι μόνον την περιοχή της Μικράς Ασίας αλλά και την πατρίδα μας. Όλοι μας γνωρίζουμε για τις μάχες των Πλαταιών, των Θερμοπυλών,</w:t>
      </w:r>
      <w:r w:rsidRPr="00BD795B">
        <w:rPr>
          <w:rFonts w:ascii="Palatino Linotype" w:hAnsi="Palatino Linotype" w:cs="Palatino Linotype"/>
        </w:rPr>
        <w:t xml:space="preserve"> </w:t>
      </w:r>
      <w:r w:rsidRPr="00AF28DB">
        <w:rPr>
          <w:rFonts w:ascii="Palatino Linotype" w:hAnsi="Palatino Linotype" w:cs="Palatino Linotype"/>
        </w:rPr>
        <w:t>του Μαραθώνος και την ναυμαχία της Σαλαμίνας εις την οποίαν καταστράφηκε ο Περσικός στόλος και έτσι οι Πέρσες αναγκάστηκαν να επιστρέψουν ηττημένοι στην</w:t>
      </w:r>
      <w:r w:rsidRPr="00BD795B">
        <w:rPr>
          <w:rFonts w:ascii="Palatino Linotype" w:hAnsi="Palatino Linotype" w:cs="Palatino Linotype"/>
        </w:rPr>
        <w:t xml:space="preserve"> </w:t>
      </w:r>
      <w:r w:rsidRPr="00AF28DB">
        <w:rPr>
          <w:rFonts w:ascii="Palatino Linotype" w:hAnsi="Palatino Linotype" w:cs="Palatino Linotype"/>
        </w:rPr>
        <w:t xml:space="preserve">πατρίδα τους. </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Οι Περσες και κατά τη Βυζαντινή περίοδο προσπάθησαν να κυριεύσουν τις ανατολικές επαρχίες του Βυζαντίου. Σε μια από τις εκστρατείες τους κυρίευσαν τα Ιεροσόλυμα</w:t>
      </w:r>
      <w:r w:rsidRPr="00BD795B">
        <w:rPr>
          <w:rFonts w:ascii="Palatino Linotype" w:hAnsi="Palatino Linotype" w:cs="Palatino Linotype"/>
        </w:rPr>
        <w:t xml:space="preserve"> </w:t>
      </w:r>
      <w:r w:rsidRPr="00AF28DB">
        <w:rPr>
          <w:rFonts w:ascii="Palatino Linotype" w:hAnsi="Palatino Linotype" w:cs="Palatino Linotype"/>
        </w:rPr>
        <w:t>και πήραν σαν λάφυρο τον Τίμιο Σταυρό, και τον Πατριάρχη. Οι χριστιανοί, με μεγάλο πόνο πληροφορήθηκαν το γεγονός και απαιτούσαν από τον αυτοκράτορα Ηράκλειο</w:t>
      </w:r>
      <w:r w:rsidRPr="00BD795B">
        <w:rPr>
          <w:rFonts w:ascii="Palatino Linotype" w:hAnsi="Palatino Linotype" w:cs="Palatino Linotype"/>
        </w:rPr>
        <w:t xml:space="preserve"> </w:t>
      </w:r>
      <w:r w:rsidRPr="00AF28DB">
        <w:rPr>
          <w:rFonts w:ascii="Palatino Linotype" w:hAnsi="Palatino Linotype" w:cs="Palatino Linotype"/>
        </w:rPr>
        <w:t>να εκστρατεύσει εναντίον της Περσίας για να ελευθερώσει τον Τίμιο Σταυρό, και τις υπόδουλες επαρχίες της αυτοκρατορίας. Οι Πέρσες συμμάχησαν με τους Αβάρους</w:t>
      </w:r>
      <w:r w:rsidRPr="00BD795B">
        <w:rPr>
          <w:rFonts w:ascii="Palatino Linotype" w:hAnsi="Palatino Linotype" w:cs="Palatino Linotype"/>
        </w:rPr>
        <w:t xml:space="preserve"> </w:t>
      </w:r>
      <w:r w:rsidRPr="00AF28DB">
        <w:rPr>
          <w:rFonts w:ascii="Palatino Linotype" w:hAnsi="Palatino Linotype" w:cs="Palatino Linotype"/>
        </w:rPr>
        <w:t>και προσπάθησαν να κυριεύσουν την Βασιλεύουσα (626 μ. Χ.) η οποία ήταν ανυπεράσπιστη, διότι ο στρατός με τον αυτοκράτορα Ηράκλειο απουσίαζαν προκειμένου</w:t>
      </w:r>
      <w:r w:rsidRPr="00BD795B">
        <w:rPr>
          <w:rFonts w:ascii="Palatino Linotype" w:hAnsi="Palatino Linotype" w:cs="Palatino Linotype"/>
        </w:rPr>
        <w:t xml:space="preserve"> </w:t>
      </w:r>
      <w:r w:rsidRPr="00AF28DB">
        <w:rPr>
          <w:rFonts w:ascii="Palatino Linotype" w:hAnsi="Palatino Linotype" w:cs="Palatino Linotype"/>
        </w:rPr>
        <w:t>να ελευθερώσουν τον Τίμιο Σταυρό. Την Πόλη διέσωσε κατά θαυματουργικό τρόπο η Παναγία μας. Το γεγονός αυτό το γνωρίζουμε από την ακολουθία των Χαιρετισμών</w:t>
      </w:r>
      <w:r w:rsidRPr="00BD795B">
        <w:rPr>
          <w:rFonts w:ascii="Palatino Linotype" w:hAnsi="Palatino Linotype" w:cs="Palatino Linotype"/>
        </w:rPr>
        <w:t xml:space="preserve"> </w:t>
      </w:r>
      <w:r w:rsidRPr="00AF28DB">
        <w:rPr>
          <w:rFonts w:ascii="Palatino Linotype" w:hAnsi="Palatino Linotype" w:cs="Palatino Linotype"/>
        </w:rPr>
        <w:t>που ψάλλεται τις Παρασκευές της Μεγάλης Τεσσαρακοστής στις εκκλησίες της πατρίδας μας.</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Η Περσία δέχθηκε και αυτή πολύ νωρίς το μήνημα του Ευαγγελίου. Πολλοί Πέρσες αρνήθηκαν τα είδωλα και πίστεψαν στον Κύριό μας. Κατά το μέσον του 2ου αι.</w:t>
      </w:r>
      <w:r w:rsidRPr="00BD795B">
        <w:rPr>
          <w:rFonts w:ascii="Palatino Linotype" w:hAnsi="Palatino Linotype" w:cs="Palatino Linotype"/>
        </w:rPr>
        <w:t xml:space="preserve"> </w:t>
      </w:r>
      <w:r w:rsidRPr="00AF28DB">
        <w:rPr>
          <w:rFonts w:ascii="Palatino Linotype" w:hAnsi="Palatino Linotype" w:cs="Palatino Linotype"/>
        </w:rPr>
        <w:t>μέχρι και το μέσον του 3ου ο Χριστιανισμός είχε ριζώσει για τα καλά στην Περσία. Παράλληλα με την ανόθευτη διδασκαλία του Ναζωραίου διαδόθηκαν και οι αιρέσεις</w:t>
      </w:r>
      <w:r w:rsidRPr="00BD795B">
        <w:rPr>
          <w:rFonts w:ascii="Palatino Linotype" w:hAnsi="Palatino Linotype" w:cs="Palatino Linotype"/>
        </w:rPr>
        <w:t xml:space="preserve"> </w:t>
      </w:r>
      <w:r w:rsidRPr="00AF28DB">
        <w:rPr>
          <w:rFonts w:ascii="Palatino Linotype" w:hAnsi="Palatino Linotype" w:cs="Palatino Linotype"/>
        </w:rPr>
        <w:t>των Μανιχαϊστικών και των Γνωστικών. Μετά το 339 μ. Χ. την ειρήνη και την ελεύθερη ζωή της εκκλησίας διαδέχθηκαν διωγμοί, τους οποίους εξαπέλυσαν ο αυτοκράτορας</w:t>
      </w:r>
      <w:r w:rsidRPr="00BD795B">
        <w:rPr>
          <w:rFonts w:ascii="Palatino Linotype" w:hAnsi="Palatino Linotype" w:cs="Palatino Linotype"/>
        </w:rPr>
        <w:t xml:space="preserve"> </w:t>
      </w:r>
      <w:r w:rsidRPr="00AF28DB">
        <w:rPr>
          <w:rFonts w:ascii="Palatino Linotype" w:hAnsi="Palatino Linotype" w:cs="Palatino Linotype"/>
        </w:rPr>
        <w:t>Σαπώρ Β  καὶ οι διάδοχοί του. Δεν είναι λίγοι οι πιστοί που μαρτύρησαν για τον Χριστό. Έτσι στον θρόνο του Κυρίου σήμερα βρίσκονται Πέρσες οι οποίοι ικετεύουν</w:t>
      </w:r>
      <w:r w:rsidRPr="00BD795B">
        <w:rPr>
          <w:rFonts w:ascii="Palatino Linotype" w:hAnsi="Palatino Linotype" w:cs="Palatino Linotype"/>
        </w:rPr>
        <w:t xml:space="preserve"> </w:t>
      </w:r>
      <w:r w:rsidRPr="00AF28DB">
        <w:rPr>
          <w:rFonts w:ascii="Palatino Linotype" w:hAnsi="Palatino Linotype" w:cs="Palatino Linotype"/>
        </w:rPr>
        <w:t>για την σωτηρία των ομοεθνών τους. Η κατάληψη της χώρας από τους Άραβες έγινε αφορμή να ξεσπάσουν νέοι διωγμοί κατά των Χριστιανών με αποτέλεσμα όχι μόνο</w:t>
      </w:r>
      <w:r w:rsidRPr="00BD795B">
        <w:rPr>
          <w:rFonts w:ascii="Palatino Linotype" w:hAnsi="Palatino Linotype" w:cs="Palatino Linotype"/>
        </w:rPr>
        <w:t xml:space="preserve"> </w:t>
      </w:r>
      <w:r w:rsidRPr="00AF28DB">
        <w:rPr>
          <w:rFonts w:ascii="Palatino Linotype" w:hAnsi="Palatino Linotype" w:cs="Palatino Linotype"/>
        </w:rPr>
        <w:t>να έχουμε νέους Μάρτυρες αλλά σχεδόν να εξαφανιστούν οι πιστοί του Ναζωραίου.</w:t>
      </w:r>
    </w:p>
    <w:p w:rsidR="00581D81" w:rsidRPr="00BD795B" w:rsidRDefault="00581D81" w:rsidP="000433B8">
      <w:pPr>
        <w:spacing w:line="360" w:lineRule="auto"/>
        <w:ind w:firstLine="720"/>
        <w:jc w:val="both"/>
        <w:rPr>
          <w:rFonts w:ascii="Palatino Linotype" w:hAnsi="Palatino Linotype" w:cs="Palatino Linotype"/>
          <w:b/>
          <w:bCs/>
        </w:rPr>
      </w:pPr>
      <w:r w:rsidRPr="00BD795B">
        <w:rPr>
          <w:rFonts w:ascii="Palatino Linotype" w:hAnsi="Palatino Linotype" w:cs="Palatino Linotype"/>
          <w:b/>
          <w:bCs/>
        </w:rPr>
        <w:t>Β) Χαρά στα ανάκτορα.</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Ένας μεγάλος Άγιος της Εκκλησίας μας που γεννήθηκε στην Περσία αλλά εξαγιάστηκε στην έρημο της Αιγύπτου είναι ο Όσιος Ονούφριος.</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Ο Όσιος Ονούφριος καταγόταν από βασιλική οικογένεια. Οι γονείς του ήταν άνθρωποι πιστοί στα διδάγματα της εκκλησίας και προσπαθούσαν στη ζωή τους να εφαρμόσουν</w:t>
      </w:r>
      <w:r w:rsidRPr="00BD795B">
        <w:rPr>
          <w:rFonts w:ascii="Palatino Linotype" w:hAnsi="Palatino Linotype" w:cs="Palatino Linotype"/>
        </w:rPr>
        <w:t xml:space="preserve"> </w:t>
      </w:r>
      <w:r w:rsidRPr="00AF28DB">
        <w:rPr>
          <w:rFonts w:ascii="Palatino Linotype" w:hAnsi="Palatino Linotype" w:cs="Palatino Linotype"/>
        </w:rPr>
        <w:t>το θέλημα του Θεού. Οι τιμές που τους γίνονταν και η δόξα που απολάμβαναν, λόγω του αξιώματός τους, δεν τους έκαναν εγωϊστές και υπερήφανους. Πάντα είχαν</w:t>
      </w:r>
      <w:r w:rsidRPr="00BD795B">
        <w:rPr>
          <w:rFonts w:ascii="Palatino Linotype" w:hAnsi="Palatino Linotype" w:cs="Palatino Linotype"/>
        </w:rPr>
        <w:t xml:space="preserve"> </w:t>
      </w:r>
      <w:r w:rsidRPr="00AF28DB">
        <w:rPr>
          <w:rFonts w:ascii="Palatino Linotype" w:hAnsi="Palatino Linotype" w:cs="Palatino Linotype"/>
        </w:rPr>
        <w:t>στο μυαλό τους το γραφικό: Ο Θεός υπερηφάνοις αντιτάσσεται, ταπεινοίς δε δίδωσι χάριν. Παράλληλα με τον αγώνά τους για την σωτηρία της ψυχής τους φρόντιζαν</w:t>
      </w:r>
      <w:r w:rsidRPr="00BD795B">
        <w:rPr>
          <w:rFonts w:ascii="Palatino Linotype" w:hAnsi="Palatino Linotype" w:cs="Palatino Linotype"/>
        </w:rPr>
        <w:t xml:space="preserve"> </w:t>
      </w:r>
      <w:r w:rsidRPr="00AF28DB">
        <w:rPr>
          <w:rFonts w:ascii="Palatino Linotype" w:hAnsi="Palatino Linotype" w:cs="Palatino Linotype"/>
        </w:rPr>
        <w:t>όχι μόνογιά την πνευματική πρόοδο των υπηκόων τους αλλά και για την ευημερία τους.</w:t>
      </w:r>
    </w:p>
    <w:p w:rsidR="00581D81" w:rsidRPr="00AF28DB" w:rsidRDefault="00581D81" w:rsidP="000433B8">
      <w:pPr>
        <w:spacing w:line="360" w:lineRule="auto"/>
        <w:ind w:firstLine="720"/>
        <w:jc w:val="both"/>
        <w:rPr>
          <w:rFonts w:ascii="Palatino Linotype" w:hAnsi="Palatino Linotype" w:cs="Palatino Linotype"/>
        </w:rPr>
      </w:pPr>
      <w:r w:rsidRPr="00AF28DB">
        <w:rPr>
          <w:rFonts w:ascii="Palatino Linotype" w:hAnsi="Palatino Linotype" w:cs="Palatino Linotype"/>
        </w:rPr>
        <w:t>Την χαρά και την ευτυχία τους επεσκίαζε η έλλειψη τέκνων. Βέβαια στα ανάκτορα είχαν πάρει ορφανά και τα ανέτρεφαν σαν δικά τους παιδιά· αν και αυτό απάλυνε</w:t>
      </w:r>
      <w:r w:rsidRPr="00BD795B">
        <w:rPr>
          <w:rFonts w:ascii="Palatino Linotype" w:hAnsi="Palatino Linotype" w:cs="Palatino Linotype"/>
        </w:rPr>
        <w:t xml:space="preserve"> </w:t>
      </w:r>
      <w:r w:rsidRPr="00AF28DB">
        <w:rPr>
          <w:rFonts w:ascii="Palatino Linotype" w:hAnsi="Palatino Linotype" w:cs="Palatino Linotype"/>
        </w:rPr>
        <w:t>τον πόνο τους, όμως δεν έσβηνε τον πόθο τους να αποκτήσουν δικό τους παιδί. Έπαιρναν θαρρος και κουράγιο από τα λόγια του Κυρίου μας: Αιτείται και δοθήσεται</w:t>
      </w:r>
      <w:r w:rsidRPr="00BD795B">
        <w:rPr>
          <w:rFonts w:ascii="Palatino Linotype" w:hAnsi="Palatino Linotype" w:cs="Palatino Linotype"/>
        </w:rPr>
        <w:t xml:space="preserve"> </w:t>
      </w:r>
      <w:r w:rsidRPr="00AF28DB">
        <w:rPr>
          <w:rFonts w:ascii="Palatino Linotype" w:hAnsi="Palatino Linotype" w:cs="Palatino Linotype"/>
        </w:rPr>
        <w:t>υμίν· για αυτό κατέφευγαν πάντα σε Αυτόν. γονατιστοί, και με τα χέρια υψωμένα στον ουρανό, παρακαλούσαν τον Θεό να τους αξιώσει να αποκτήσουν παιδί: Παντοδύναμε</w:t>
      </w:r>
      <w:r w:rsidRPr="00BD795B">
        <w:rPr>
          <w:rFonts w:ascii="Palatino Linotype" w:hAnsi="Palatino Linotype" w:cs="Palatino Linotype"/>
        </w:rPr>
        <w:t xml:space="preserve"> </w:t>
      </w:r>
      <w:r w:rsidRPr="00AF28DB">
        <w:rPr>
          <w:rFonts w:ascii="Palatino Linotype" w:hAnsi="Palatino Linotype" w:cs="Palatino Linotype"/>
        </w:rPr>
        <w:t>Κύριε, σε παρακαλούμε μέσα από την καρδιά μας άκουσε την προσευχή των αναξίων και αμαρτωλών δούλων Σου και αξίωσέ μας να γίνουμε γονείς. Χάρισε Κύριε και</w:t>
      </w:r>
      <w:r w:rsidRPr="00E97BB9">
        <w:rPr>
          <w:rFonts w:ascii="Palatino Linotype" w:hAnsi="Palatino Linotype" w:cs="Palatino Linotype"/>
        </w:rPr>
        <w:t xml:space="preserve"> </w:t>
      </w:r>
      <w:r w:rsidRPr="00AF28DB">
        <w:rPr>
          <w:rFonts w:ascii="Palatino Linotype" w:hAnsi="Palatino Linotype" w:cs="Palatino Linotype"/>
        </w:rPr>
        <w:t>σε μας ένα παιδί. Εσύ είπες ότι αν δύο άνθρωποι Σου ζητήσουν κάτι, θα τους το δώσεις.</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Παράλληλα με τις δικές τους προσευχές, παρακάλεσαν ιερείς και άλλους πιστούς ανθρώπους να προσευχηθούν για να τους δώσει ο Θεός απογόνους. Δεν ήταν δυνατόν</w:t>
      </w:r>
      <w:r w:rsidRPr="00BD795B">
        <w:rPr>
          <w:rFonts w:ascii="Palatino Linotype" w:hAnsi="Palatino Linotype" w:cs="Palatino Linotype"/>
        </w:rPr>
        <w:t xml:space="preserve"> </w:t>
      </w:r>
      <w:r w:rsidRPr="00AF28DB">
        <w:rPr>
          <w:rFonts w:ascii="Palatino Linotype" w:hAnsi="Palatino Linotype" w:cs="Palatino Linotype"/>
        </w:rPr>
        <w:t>τόσες θερμές προσευχές να μη κυκλώσουν τον θρόνο του Θεού και να μην έχουν απάντηση. Μπορεί η απάντηση να μην ήλθε αμέσω, ίσως ο Θεός ήθελε να δοκιμάσει</w:t>
      </w:r>
      <w:r w:rsidRPr="00BD795B">
        <w:rPr>
          <w:rFonts w:ascii="Palatino Linotype" w:hAnsi="Palatino Linotype" w:cs="Palatino Linotype"/>
        </w:rPr>
        <w:t xml:space="preserve"> </w:t>
      </w:r>
      <w:r w:rsidRPr="00AF28DB">
        <w:rPr>
          <w:rFonts w:ascii="Palatino Linotype" w:hAnsi="Palatino Linotype" w:cs="Palatino Linotype"/>
        </w:rPr>
        <w:t>την πίστη τους, αλλά όμως κάποτε ήλθε.</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Μια μέρα με δάκρυα στα μάτια η Βασίλισσα ανακοίνωσε στον άνδρα της την χαρμόσυνη είδηση ότι είναι έγκυος. Την φορά αυτή οι προσευχές του ανδρόγυνου ήταν</w:t>
      </w:r>
      <w:r w:rsidRPr="00E97BB9">
        <w:rPr>
          <w:rFonts w:ascii="Palatino Linotype" w:hAnsi="Palatino Linotype" w:cs="Palatino Linotype"/>
        </w:rPr>
        <w:t xml:space="preserve"> </w:t>
      </w:r>
      <w:r w:rsidRPr="00AF28DB">
        <w:rPr>
          <w:rFonts w:ascii="Palatino Linotype" w:hAnsi="Palatino Linotype" w:cs="Palatino Linotype"/>
        </w:rPr>
        <w:t>ευχαριστήριες. Η είδηση ότι η Βασίλισσα περιμένει παιδάκι αμέσως διαδόθηκε σε όλη την επικράτεια. Όλοι όσοι το έμαθαν ένοιωσαν την ίδια χαρά με τους βασιλείς</w:t>
      </w:r>
      <w:r w:rsidRPr="00BD795B">
        <w:rPr>
          <w:rFonts w:ascii="Palatino Linotype" w:hAnsi="Palatino Linotype" w:cs="Palatino Linotype"/>
        </w:rPr>
        <w:t xml:space="preserve"> </w:t>
      </w:r>
      <w:r w:rsidRPr="00AF28DB">
        <w:rPr>
          <w:rFonts w:ascii="Palatino Linotype" w:hAnsi="Palatino Linotype" w:cs="Palatino Linotype"/>
        </w:rPr>
        <w:t>τους.</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Ο χρόνος κυλούσε ήρεμα και η Βασίλισσα με λαχτάρα περίμενε την ώρα που θα φέρει στον κόσμο το δώρο του Θεού. Γνώριζε ότι μέσα της έφερε μια εικόνα του</w:t>
      </w:r>
      <w:r w:rsidRPr="00BD795B">
        <w:rPr>
          <w:rFonts w:ascii="Palatino Linotype" w:hAnsi="Palatino Linotype" w:cs="Palatino Linotype"/>
        </w:rPr>
        <w:t xml:space="preserve"> </w:t>
      </w:r>
      <w:r w:rsidRPr="00AF28DB">
        <w:rPr>
          <w:rFonts w:ascii="Palatino Linotype" w:hAnsi="Palatino Linotype" w:cs="Palatino Linotype"/>
        </w:rPr>
        <w:t>Θεού, για αυτό έκανε το παν, ώστε το έμβρυο να τραβήξει την χάρη του Θεού. Κάθε μέρα σταύρωνε την κοιλιά της, θυμίαζε το σπίτι της και ήταν πολύ προσεκτική</w:t>
      </w:r>
      <w:r w:rsidRPr="00BD795B">
        <w:rPr>
          <w:rFonts w:ascii="Palatino Linotype" w:hAnsi="Palatino Linotype" w:cs="Palatino Linotype"/>
        </w:rPr>
        <w:t xml:space="preserve"> </w:t>
      </w:r>
      <w:r w:rsidRPr="00AF28DB">
        <w:rPr>
          <w:rFonts w:ascii="Palatino Linotype" w:hAnsi="Palatino Linotype" w:cs="Palatino Linotype"/>
        </w:rPr>
        <w:t>σε όλη της τη ζωή· γενικά έκανε ο,τι είχε συμβουλεύσει ο πνευματικός τους.</w:t>
      </w:r>
    </w:p>
    <w:p w:rsidR="00581D81" w:rsidRPr="00E97BB9" w:rsidRDefault="00581D81" w:rsidP="000433B8">
      <w:pPr>
        <w:spacing w:line="360" w:lineRule="auto"/>
        <w:ind w:firstLine="720"/>
        <w:jc w:val="both"/>
        <w:rPr>
          <w:rFonts w:ascii="Palatino Linotype" w:hAnsi="Palatino Linotype" w:cs="Palatino Linotype"/>
          <w:b/>
          <w:bCs/>
        </w:rPr>
      </w:pPr>
      <w:r w:rsidRPr="00BD795B">
        <w:rPr>
          <w:rFonts w:ascii="Palatino Linotype" w:hAnsi="Palatino Linotype" w:cs="Palatino Linotype"/>
          <w:b/>
          <w:bCs/>
        </w:rPr>
        <w:t>Γ) Ο αποχωρισμός.</w:t>
      </w:r>
    </w:p>
    <w:p w:rsidR="00581D81" w:rsidRPr="00BD795B" w:rsidRDefault="00581D81" w:rsidP="00BD795B">
      <w:pPr>
        <w:spacing w:line="360" w:lineRule="auto"/>
        <w:ind w:firstLine="720"/>
        <w:jc w:val="both"/>
        <w:rPr>
          <w:rFonts w:ascii="Palatino Linotype" w:hAnsi="Palatino Linotype" w:cs="Palatino Linotype"/>
          <w:b/>
          <w:bCs/>
        </w:rPr>
      </w:pPr>
      <w:r w:rsidRPr="00AF28DB">
        <w:rPr>
          <w:rFonts w:ascii="Palatino Linotype" w:hAnsi="Palatino Linotype" w:cs="Palatino Linotype"/>
        </w:rPr>
        <w:t>Ο ερχομός στον κόσμο κάθε νέου ανθρώπου είναι πάντοτε πηγή χαράς. Η Βασίλισσα μια μέρα έχοντας δίπλα της τον σύζυγό της και με την βοήθεια μιας χριστιανής</w:t>
      </w:r>
      <w:r w:rsidRPr="00BD795B">
        <w:rPr>
          <w:rFonts w:ascii="Palatino Linotype" w:hAnsi="Palatino Linotype" w:cs="Palatino Linotype"/>
          <w:b/>
          <w:bCs/>
        </w:rPr>
        <w:t xml:space="preserve"> </w:t>
      </w:r>
      <w:r w:rsidRPr="00AF28DB">
        <w:rPr>
          <w:rFonts w:ascii="Palatino Linotype" w:hAnsi="Palatino Linotype" w:cs="Palatino Linotype"/>
        </w:rPr>
        <w:t>μαίας έφερε στον κόσμο ένα πανέμορφο αγοράκι. Η βασιλική οικογένεια ήταν πια πανευτυχής. Την ίδια χαρά αισθάνθηκαν και όλοι οι υπήκοοί τους. Οι γονείς,</w:t>
      </w:r>
      <w:r w:rsidRPr="00BD795B">
        <w:rPr>
          <w:rFonts w:ascii="Palatino Linotype" w:hAnsi="Palatino Linotype" w:cs="Palatino Linotype"/>
          <w:b/>
          <w:bCs/>
        </w:rPr>
        <w:t xml:space="preserve"> </w:t>
      </w:r>
      <w:r w:rsidRPr="00AF28DB">
        <w:rPr>
          <w:rFonts w:ascii="Palatino Linotype" w:hAnsi="Palatino Linotype" w:cs="Palatino Linotype"/>
        </w:rPr>
        <w:t>σαν ζωντανοί χριστιανοί που ήταν, έκαναν όλα όσα η εκκλησία μας προστάζει.</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Έπρεπε σύντομα να το κάνουν μέλος της στρατευομένης εκκλησίας. Πως να το ονομάσουν; Πολλοί δικοί τους τους υποδείκνυαν διάφορα ονόματα που νόμιζαν ότι</w:t>
      </w:r>
      <w:r w:rsidRPr="00BD795B">
        <w:rPr>
          <w:rFonts w:ascii="Palatino Linotype" w:hAnsi="Palatino Linotype" w:cs="Palatino Linotype"/>
        </w:rPr>
        <w:t xml:space="preserve"> </w:t>
      </w:r>
      <w:r w:rsidRPr="00AF28DB">
        <w:rPr>
          <w:rFonts w:ascii="Palatino Linotype" w:hAnsi="Palatino Linotype" w:cs="Palatino Linotype"/>
        </w:rPr>
        <w:t>ταίριαζαν να δοθούν στο βασιλόπουλο. Οι γονείς και το ζήτημα αυτό το ανέθεσαν στον Δημιουργό του κόσμου. Η απάντηση δεν άργησε να έρθει. Ο βασιλιάς έλαβε</w:t>
      </w:r>
      <w:r w:rsidRPr="00BD795B">
        <w:rPr>
          <w:rFonts w:ascii="Palatino Linotype" w:hAnsi="Palatino Linotype" w:cs="Palatino Linotype"/>
        </w:rPr>
        <w:t xml:space="preserve"> </w:t>
      </w:r>
      <w:r w:rsidRPr="00AF28DB">
        <w:rPr>
          <w:rFonts w:ascii="Palatino Linotype" w:hAnsi="Palatino Linotype" w:cs="Palatino Linotype"/>
        </w:rPr>
        <w:t>θεία αποκάλυψη που τον συμβούλευε να ονομάσει το παιδί του Ονούφριο και μετά την βάπτιση να το πάει σε ένα μοναστήρι που ήταν στην Ερμούπολη της Αιγύπτου.</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Οι γονείς σαν άνθρωποι που ήταν αισθάνθηκαν κάποια λύπη για το ότι έπρεπε να αποχωρισθούν τόσο σύντομα το βλαστάρι τους, μα το θέλημα του Θεού που τους</w:t>
      </w:r>
      <w:r w:rsidRPr="00BD795B">
        <w:rPr>
          <w:rFonts w:ascii="Palatino Linotype" w:hAnsi="Palatino Linotype" w:cs="Palatino Linotype"/>
        </w:rPr>
        <w:t xml:space="preserve"> </w:t>
      </w:r>
      <w:r w:rsidRPr="00AF28DB">
        <w:rPr>
          <w:rFonts w:ascii="Palatino Linotype" w:hAnsi="Palatino Linotype" w:cs="Palatino Linotype"/>
        </w:rPr>
        <w:t>το έδωσε είπαν ότι πρέπει να είναι πάνω από το δικό τους θέλημα. Γνώριζαν ότι κάθε παιδί δεν είναι κτήμα των γονέων του, αλλά δώρο του Θεού. Ο Θεός τα</w:t>
      </w:r>
      <w:r w:rsidRPr="00BD795B">
        <w:rPr>
          <w:rFonts w:ascii="Palatino Linotype" w:hAnsi="Palatino Linotype" w:cs="Palatino Linotype"/>
        </w:rPr>
        <w:t xml:space="preserve"> </w:t>
      </w:r>
      <w:r w:rsidRPr="00AF28DB">
        <w:rPr>
          <w:rFonts w:ascii="Palatino Linotype" w:hAnsi="Palatino Linotype" w:cs="Palatino Linotype"/>
        </w:rPr>
        <w:t>εμπιστεύεται στους γονείς για όσο χρονικό διάστημα Αυτός κρίνει για να τα αναθρέψουν σύμφωνα με το θέλημά Του· εν παιδεία και νουθεσία Κυρίου.</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Ο Επίσκοπος της περιοχής μαζί με άλλους ιερείς έκαναν το μυστήριο του Βαπτίσματος και έδωσαν στο παιδί το όνομα Ονούφριος. Ο Ονούφριος όμως σύμφωνα με</w:t>
      </w:r>
      <w:r w:rsidRPr="00BD795B">
        <w:rPr>
          <w:rFonts w:ascii="Palatino Linotype" w:hAnsi="Palatino Linotype" w:cs="Palatino Linotype"/>
        </w:rPr>
        <w:t xml:space="preserve"> </w:t>
      </w:r>
      <w:r w:rsidRPr="00AF28DB">
        <w:rPr>
          <w:rFonts w:ascii="Palatino Linotype" w:hAnsi="Palatino Linotype" w:cs="Palatino Linotype"/>
        </w:rPr>
        <w:t>το θέλημα του Θεού έπρεπε να αφιερωθεί σε Αυτόν. Το θέλημα αυτό ανέλαβε να πραγματοποιήσει ο πατέρας. Η Ερμούπολη απείχε από την χώρα αρκετά. Μέχρι να</w:t>
      </w:r>
      <w:r w:rsidRPr="00E97BB9">
        <w:rPr>
          <w:rFonts w:ascii="Palatino Linotype" w:hAnsi="Palatino Linotype" w:cs="Palatino Linotype"/>
        </w:rPr>
        <w:t xml:space="preserve"> </w:t>
      </w:r>
      <w:r w:rsidRPr="00AF28DB">
        <w:rPr>
          <w:rFonts w:ascii="Palatino Linotype" w:hAnsi="Palatino Linotype" w:cs="Palatino Linotype"/>
        </w:rPr>
        <w:t>φτάσουν στο μοναστήρι θα περνούσαν αρκετές ημέρες. Πως θα τρέφονταν το παιδί; Πάμε να εκπληρώσουμε το θέλημα του Θεού. Αυτός θα προνοήσει και για αυτόν·</w:t>
      </w:r>
      <w:r w:rsidRPr="00BD795B">
        <w:rPr>
          <w:rFonts w:ascii="Palatino Linotype" w:hAnsi="Palatino Linotype" w:cs="Palatino Linotype"/>
        </w:rPr>
        <w:t xml:space="preserve"> </w:t>
      </w:r>
      <w:r w:rsidRPr="00AF28DB">
        <w:rPr>
          <w:rFonts w:ascii="Palatino Linotype" w:hAnsi="Palatino Linotype" w:cs="Palatino Linotype"/>
        </w:rPr>
        <w:t>είπε ο πατέρας.</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Η μικρή συνοδεία ξεκίνησε, αφου η μητέρα πήρε για τελευταία φορά στην αγκαλιά της το παιδί της και το ασπάστηκε, διότι δεν ήξερε αν θα την αξίωνε ο Θεός</w:t>
      </w:r>
      <w:r w:rsidRPr="00BD795B">
        <w:rPr>
          <w:rFonts w:ascii="Palatino Linotype" w:hAnsi="Palatino Linotype" w:cs="Palatino Linotype"/>
        </w:rPr>
        <w:t xml:space="preserve"> </w:t>
      </w:r>
      <w:r w:rsidRPr="00AF28DB">
        <w:rPr>
          <w:rFonts w:ascii="Palatino Linotype" w:hAnsi="Palatino Linotype" w:cs="Palatino Linotype"/>
        </w:rPr>
        <w:t>να το ξαναδεί. Στο δρόμο που πήγαιναν παρουσιάστηκε μία ελαφίνα η</w:t>
      </w:r>
      <w:r w:rsidRPr="00BD795B">
        <w:rPr>
          <w:rFonts w:ascii="Palatino Linotype" w:hAnsi="Palatino Linotype" w:cs="Palatino Linotype"/>
        </w:rPr>
        <w:t xml:space="preserve"> </w:t>
      </w:r>
      <w:r w:rsidRPr="00AF28DB">
        <w:rPr>
          <w:rFonts w:ascii="Palatino Linotype" w:hAnsi="Palatino Linotype" w:cs="Palatino Linotype"/>
        </w:rPr>
        <w:t>οποία τούς</w:t>
      </w:r>
      <w:r w:rsidRPr="00BD795B">
        <w:rPr>
          <w:rFonts w:ascii="Palatino Linotype" w:hAnsi="Palatino Linotype" w:cs="Palatino Linotype"/>
        </w:rPr>
        <w:t xml:space="preserve"> </w:t>
      </w:r>
      <w:r w:rsidRPr="00AF28DB">
        <w:rPr>
          <w:rFonts w:ascii="Palatino Linotype" w:hAnsi="Palatino Linotype" w:cs="Palatino Linotype"/>
        </w:rPr>
        <w:t>ακολουθούσε. Όλοι κατάλαβαν ότι ήταν σταλμένη από τον Θεό για να θρέψει τον</w:t>
      </w:r>
      <w:r w:rsidRPr="00BD795B">
        <w:rPr>
          <w:rFonts w:ascii="Palatino Linotype" w:hAnsi="Palatino Linotype" w:cs="Palatino Linotype"/>
        </w:rPr>
        <w:t xml:space="preserve"> </w:t>
      </w:r>
      <w:r w:rsidRPr="00AF28DB">
        <w:rPr>
          <w:rFonts w:ascii="Palatino Linotype" w:hAnsi="Palatino Linotype" w:cs="Palatino Linotype"/>
        </w:rPr>
        <w:t>Ονούφριο. Πράγματι η ελαφίνα σε όλη την διαρκεια δεν απομακρύνθηκε καθόλου, αλλά τους ακολουθούσε και όταν έβαζαν τον Ονούφριο να θηλάσει αυτή δεν έφερνε</w:t>
      </w:r>
      <w:r w:rsidRPr="00BD795B">
        <w:rPr>
          <w:rFonts w:ascii="Palatino Linotype" w:hAnsi="Palatino Linotype" w:cs="Palatino Linotype"/>
        </w:rPr>
        <w:t xml:space="preserve"> </w:t>
      </w:r>
      <w:r w:rsidRPr="00AF28DB">
        <w:rPr>
          <w:rFonts w:ascii="Palatino Linotype" w:hAnsi="Palatino Linotype" w:cs="Palatino Linotype"/>
        </w:rPr>
        <w:t>καμία αντίσταση.</w:t>
      </w:r>
    </w:p>
    <w:p w:rsidR="00581D81" w:rsidRPr="00BD795B" w:rsidRDefault="00581D81" w:rsidP="000433B8">
      <w:pPr>
        <w:spacing w:line="360" w:lineRule="auto"/>
        <w:ind w:firstLine="720"/>
        <w:jc w:val="both"/>
        <w:rPr>
          <w:rFonts w:ascii="Palatino Linotype" w:hAnsi="Palatino Linotype" w:cs="Palatino Linotype"/>
          <w:b/>
          <w:bCs/>
        </w:rPr>
      </w:pPr>
      <w:r w:rsidRPr="00BD795B">
        <w:rPr>
          <w:rFonts w:ascii="Palatino Linotype" w:hAnsi="Palatino Linotype" w:cs="Palatino Linotype"/>
          <w:b/>
          <w:bCs/>
        </w:rPr>
        <w:t>Δ) Στο μοναστήρι.</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Όταν ο βασιλιάς και η συνοδεία του έφτασαν στην κεντρική πύλη του μοναστηριού ήταν απόγευμα. Στον μοναχό που ήταν στην πόρτα είπαν ότι ήθελαν να δούνε</w:t>
      </w:r>
      <w:r w:rsidRPr="00BD795B">
        <w:rPr>
          <w:rFonts w:ascii="Palatino Linotype" w:hAnsi="Palatino Linotype" w:cs="Palatino Linotype"/>
        </w:rPr>
        <w:t xml:space="preserve"> </w:t>
      </w:r>
      <w:r w:rsidRPr="00AF28DB">
        <w:rPr>
          <w:rFonts w:ascii="Palatino Linotype" w:hAnsi="Palatino Linotype" w:cs="Palatino Linotype"/>
        </w:rPr>
        <w:t>τον ηγούμενο της Μονής. Μπορείτε να μπείτε στο μοναστήρι· τους είπε και τους οδήγησε στο ηγουμενείο. Σε λίγο ήλθε μπροστά τους ένας υψηλός μοναχός, που</w:t>
      </w:r>
      <w:r w:rsidRPr="00BD795B">
        <w:rPr>
          <w:rFonts w:ascii="Palatino Linotype" w:hAnsi="Palatino Linotype" w:cs="Palatino Linotype"/>
        </w:rPr>
        <w:t xml:space="preserve"> </w:t>
      </w:r>
      <w:r w:rsidRPr="00AF28DB">
        <w:rPr>
          <w:rFonts w:ascii="Palatino Linotype" w:hAnsi="Palatino Linotype" w:cs="Palatino Linotype"/>
        </w:rPr>
        <w:t>το πρόσωπό του έλαμπε. Αφού συστήθηκαν, του είπαν τον σκοπό της επισκέψεώς τους. Ο ηγούμενος τους υπενθύμισε ότι οι ιεροί κανόνες απαγορεύουν να μένουν</w:t>
      </w:r>
      <w:r w:rsidRPr="00BD795B">
        <w:rPr>
          <w:rFonts w:ascii="Palatino Linotype" w:hAnsi="Palatino Linotype" w:cs="Palatino Linotype"/>
        </w:rPr>
        <w:t xml:space="preserve"> </w:t>
      </w:r>
      <w:r w:rsidRPr="00AF28DB">
        <w:rPr>
          <w:rFonts w:ascii="Palatino Linotype" w:hAnsi="Palatino Linotype" w:cs="Palatino Linotype"/>
        </w:rPr>
        <w:t>στο μοναστήρι άτομα που δεν έχουν γένεια.</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-Πάρτε τον πίσω, και όταν ενηλικιωθεί και θέλει να έλθει τότε είναι ευπρόσδεκτος για να καταταγεί στον χορό των πατέρων της Μονής.</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Ο πατέρας αντέτεινε ότι αν δεν ήταν θέλημα Θεού να γίνει αυτό, ο Θεός δεν θα το ζητούσε.</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-Παιδί μου, λέει ο Γέροντας, ο διάβολος προσπαθεί να μας πλανήσει με χίλιους δύο τρόπους· ξεχνάς ότι μετασχηματίζεται σε άγγελο φωτός; Αποκλείεται να έγινε</w:t>
      </w:r>
      <w:r w:rsidRPr="00BD795B">
        <w:rPr>
          <w:rFonts w:ascii="Palatino Linotype" w:hAnsi="Palatino Linotype" w:cs="Palatino Linotype"/>
        </w:rPr>
        <w:t xml:space="preserve"> </w:t>
      </w:r>
      <w:r w:rsidRPr="00AF28DB">
        <w:rPr>
          <w:rFonts w:ascii="Palatino Linotype" w:hAnsi="Palatino Linotype" w:cs="Palatino Linotype"/>
        </w:rPr>
        <w:t>και εδώ το ίδιο; Ας πούμε ότι κρατούμε τον Ονούφριο· με τι θα τραφεί; Εδώ δεν έχουμε γάλα και όλα τα αναγκαία που χρειάζεται για να μεγαλώσει ένα παιδί.</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-Γέροντα, το παιδί αυτό είναι κάτω από την πρόνοια του Θεού. Όπως το έθρεψε σε όλη την διάρκεια του πολυήμερου ταξιδιού μας, έτσι θα το θρέψει και εδώ.</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-Δηλαδή, τι έγινε; ρωτάει ο ηγούμενος.</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-Ο Θεός μας έστειλε μία ελαφίνα, στην οποία θήλαζε. Η ελαφίνα αυτή είναι τώρα έξω από το μοναστήρι, πάμε να την δείτε και πεισθείτε ότι είναι θέλημα Θεού</w:t>
      </w:r>
      <w:r w:rsidRPr="00BD795B">
        <w:rPr>
          <w:rFonts w:ascii="Palatino Linotype" w:hAnsi="Palatino Linotype" w:cs="Palatino Linotype"/>
        </w:rPr>
        <w:t xml:space="preserve"> </w:t>
      </w:r>
      <w:r w:rsidRPr="00AF28DB">
        <w:rPr>
          <w:rFonts w:ascii="Palatino Linotype" w:hAnsi="Palatino Linotype" w:cs="Palatino Linotype"/>
        </w:rPr>
        <w:t>να μείνει το παιδί μου εδώ.</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Σε λίγο όλοι τους ήταν στην εξώπορτα του μοναστηριού. Ο γέροντας όταν είδε την ελαφίνα ανεφώνησε: Ως θαυμαστά ταά έργα Σου Κύριε. Είμαι βέβαιος ότι είναι</w:t>
      </w:r>
      <w:r w:rsidRPr="00BD795B">
        <w:rPr>
          <w:rFonts w:ascii="Palatino Linotype" w:hAnsi="Palatino Linotype" w:cs="Palatino Linotype"/>
        </w:rPr>
        <w:t xml:space="preserve"> </w:t>
      </w:r>
      <w:r w:rsidRPr="00AF28DB">
        <w:rPr>
          <w:rFonts w:ascii="Palatino Linotype" w:hAnsi="Palatino Linotype" w:cs="Palatino Linotype"/>
        </w:rPr>
        <w:t>θέλημα Θεού να παραμείνει κοντά μας το νήπιο.</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Ο βασιλιάς, χαρούμενος άκουσε ταά λόγια του γέροντα, και αφού έμεινε με την συνοδεία του μερικές μέρες στο μοναστήρι, ανεχώρησαν για την πατρίδα τους.</w:t>
      </w:r>
      <w:r w:rsidRPr="00BD795B">
        <w:rPr>
          <w:rFonts w:ascii="Palatino Linotype" w:hAnsi="Palatino Linotype" w:cs="Palatino Linotype"/>
        </w:rPr>
        <w:t xml:space="preserve"> </w:t>
      </w:r>
      <w:r w:rsidRPr="00AF28DB">
        <w:rPr>
          <w:rFonts w:ascii="Palatino Linotype" w:hAnsi="Palatino Linotype" w:cs="Palatino Linotype"/>
        </w:rPr>
        <w:t>Ήταν ευχαριστημένος γιατί το παιδί του θα εύρισκε εκεί αγάπη και φροντίδα. Ένας από τους πατέρες της Μονής ανέλαβε να μεγαλώσει τον Ονούφριο.</w:t>
      </w:r>
    </w:p>
    <w:p w:rsidR="00581D81" w:rsidRPr="00BD795B" w:rsidRDefault="00581D81" w:rsidP="000433B8">
      <w:pPr>
        <w:spacing w:line="360" w:lineRule="auto"/>
        <w:ind w:firstLine="720"/>
        <w:jc w:val="both"/>
        <w:rPr>
          <w:rFonts w:ascii="Palatino Linotype" w:hAnsi="Palatino Linotype" w:cs="Palatino Linotype"/>
          <w:b/>
          <w:bCs/>
        </w:rPr>
      </w:pPr>
      <w:r w:rsidRPr="00BD795B">
        <w:rPr>
          <w:rFonts w:ascii="Palatino Linotype" w:hAnsi="Palatino Linotype" w:cs="Palatino Linotype"/>
          <w:b/>
          <w:bCs/>
        </w:rPr>
        <w:t>Ε) Η ζωή του στο μοναστήρι.</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Ο βασιλιάς, αφού αποχαιρέτησε το παιδί του και τους πατέρας του μοναστηριού, ανεχώρησε για την Περσία, με την ελπίδα ότι σύντομα θα τον αξιώσει ο Θεός,</w:t>
      </w:r>
      <w:r w:rsidRPr="00BD795B">
        <w:rPr>
          <w:rFonts w:ascii="Palatino Linotype" w:hAnsi="Palatino Linotype" w:cs="Palatino Linotype"/>
        </w:rPr>
        <w:t xml:space="preserve"> </w:t>
      </w:r>
      <w:r w:rsidRPr="00AF28DB">
        <w:rPr>
          <w:rFonts w:ascii="Palatino Linotype" w:hAnsi="Palatino Linotype" w:cs="Palatino Linotype"/>
        </w:rPr>
        <w:t>να ξαναγυρίσει.</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Ο Ονούφριος, μέχρι τα τρία του χρόνια θήλαζε από την ελαφίνα, η οποία ερχόταν ώρες. Παράλληλα, παρακολουθούσε όσο ήταν δυνατόν, τις ακολουθίες που γινόταν</w:t>
      </w:r>
      <w:r w:rsidRPr="00BD795B">
        <w:rPr>
          <w:rFonts w:ascii="Palatino Linotype" w:hAnsi="Palatino Linotype" w:cs="Palatino Linotype"/>
        </w:rPr>
        <w:t xml:space="preserve"> </w:t>
      </w:r>
      <w:r w:rsidRPr="00AF28DB">
        <w:rPr>
          <w:rFonts w:ascii="Palatino Linotype" w:hAnsi="Palatino Linotype" w:cs="Palatino Linotype"/>
        </w:rPr>
        <w:t>στο μοναστήρι. Οι πατέρες, τον προέτρεπαν να κοινωνεί των Αχράντων Μυστηρίων και τον εξασκούσαν στην αρετή και την αγιότητα.</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Ο Ονούφριος όσο περνούσε ο καιρός· ηύξανε και εκραταιούτο, και χάρις Θεού ην επ’ αυτόν. Όλοι οι πατέρες τον θαύμαζαν και δόξαζαν τον Θεό που τους έστειλε</w:t>
      </w:r>
      <w:r w:rsidRPr="00BD795B">
        <w:rPr>
          <w:rFonts w:ascii="Palatino Linotype" w:hAnsi="Palatino Linotype" w:cs="Palatino Linotype"/>
        </w:rPr>
        <w:t xml:space="preserve"> </w:t>
      </w:r>
      <w:r w:rsidRPr="00AF28DB">
        <w:rPr>
          <w:rFonts w:ascii="Palatino Linotype" w:hAnsi="Palatino Linotype" w:cs="Palatino Linotype"/>
        </w:rPr>
        <w:t>κοντά τους το παλληκάρι αυτό, το οποίο πολλές φορές τους δίδασκε με την αγία του ζωή, και τον είχαν για πρότυπό τους. Οι πατέρες, του έμαθαν να διαβάζει</w:t>
      </w:r>
      <w:r w:rsidRPr="00BD795B">
        <w:rPr>
          <w:rFonts w:ascii="Palatino Linotype" w:hAnsi="Palatino Linotype" w:cs="Palatino Linotype"/>
        </w:rPr>
        <w:t xml:space="preserve"> </w:t>
      </w:r>
      <w:r w:rsidRPr="00AF28DB">
        <w:rPr>
          <w:rFonts w:ascii="Palatino Linotype" w:hAnsi="Palatino Linotype" w:cs="Palatino Linotype"/>
        </w:rPr>
        <w:t>και έτσι σύντομα έγινε αναγνώστης στις ακολουθίες της μονής. Όταν δεν είχε διακόνημα, εντρυφούσε στις σελίδες της Αγίας Γραφής και στα Πατερικά κείμενα.</w:t>
      </w:r>
      <w:r w:rsidRPr="00BD795B">
        <w:rPr>
          <w:rFonts w:ascii="Palatino Linotype" w:hAnsi="Palatino Linotype" w:cs="Palatino Linotype"/>
        </w:rPr>
        <w:t xml:space="preserve"> </w:t>
      </w:r>
      <w:r w:rsidRPr="00AF28DB">
        <w:rPr>
          <w:rFonts w:ascii="Palatino Linotype" w:hAnsi="Palatino Linotype" w:cs="Palatino Linotype"/>
        </w:rPr>
        <w:t>Η υπακοή που έκαμε στον γέροντα και στους πατέρες, έμεινε παροιμιώδης στο μοναστήρι.</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Στο συναξάρι διαβάζουμε ότι: Όλοι οι μοναχοί της μονής εκείνης ήταν αγιότατοι και άμεμπτοι και ζούσαν τηρώντας όλες ταις εντολές του Κυρίου. Είχαν όλοι</w:t>
      </w:r>
      <w:r w:rsidRPr="00BD795B">
        <w:rPr>
          <w:rFonts w:ascii="Palatino Linotype" w:hAnsi="Palatino Linotype" w:cs="Palatino Linotype"/>
        </w:rPr>
        <w:t xml:space="preserve"> </w:t>
      </w:r>
      <w:r w:rsidRPr="00AF28DB">
        <w:rPr>
          <w:rFonts w:ascii="Palatino Linotype" w:hAnsi="Palatino Linotype" w:cs="Palatino Linotype"/>
        </w:rPr>
        <w:t>μία ψυχή, και μία καρδιά, και αγάπη θαυμάσια μεταξύ των. Εάν κάτι</w:t>
      </w:r>
      <w:r w:rsidRPr="00BD795B">
        <w:rPr>
          <w:rFonts w:ascii="Palatino Linotype" w:hAnsi="Palatino Linotype" w:cs="Palatino Linotype"/>
        </w:rPr>
        <w:t xml:space="preserve"> </w:t>
      </w:r>
      <w:r w:rsidRPr="00AF28DB">
        <w:rPr>
          <w:rFonts w:ascii="Palatino Linotype" w:hAnsi="Palatino Linotype" w:cs="Palatino Linotype"/>
        </w:rPr>
        <w:t>άρεσε στον ένα το ήθελαν όλοι. Νήστευαν, προσεύχονταν όλη την νύκτα και την μέρα έκαμναν</w:t>
      </w:r>
      <w:r w:rsidRPr="00BD795B">
        <w:rPr>
          <w:rFonts w:ascii="Palatino Linotype" w:hAnsi="Palatino Linotype" w:cs="Palatino Linotype"/>
        </w:rPr>
        <w:t xml:space="preserve"> </w:t>
      </w:r>
      <w:r w:rsidRPr="00AF28DB">
        <w:rPr>
          <w:rFonts w:ascii="Palatino Linotype" w:hAnsi="Palatino Linotype" w:cs="Palatino Linotype"/>
        </w:rPr>
        <w:t>με τόση σιωπή το εργόχειρό τους, ώστε κανένας δεν τολμούσε χωρίς ανάγκη να πει έστω και έναν σύντομο λόγο. Όλα αυτά έγιναν αιτία ώστε σύντομα ο Ονούφριος</w:t>
      </w:r>
      <w:r w:rsidRPr="00BD795B">
        <w:rPr>
          <w:rFonts w:ascii="Palatino Linotype" w:hAnsi="Palatino Linotype" w:cs="Palatino Linotype"/>
        </w:rPr>
        <w:t xml:space="preserve"> </w:t>
      </w:r>
      <w:r w:rsidRPr="00AF28DB">
        <w:rPr>
          <w:rFonts w:ascii="Palatino Linotype" w:hAnsi="Palatino Linotype" w:cs="Palatino Linotype"/>
        </w:rPr>
        <w:t xml:space="preserve">να ξεπεράσει στην αρετή και στην αγιότητα πολλούς από τους συμμοναστές του, για αυτό και κέρδισε την αγάπη και την εκτίμηση όλων. </w:t>
      </w:r>
    </w:p>
    <w:p w:rsidR="00581D81" w:rsidRPr="00BD795B" w:rsidRDefault="00581D81" w:rsidP="000433B8">
      <w:pPr>
        <w:spacing w:line="360" w:lineRule="auto"/>
        <w:ind w:firstLine="720"/>
        <w:jc w:val="both"/>
        <w:rPr>
          <w:rFonts w:ascii="Palatino Linotype" w:hAnsi="Palatino Linotype" w:cs="Palatino Linotype"/>
          <w:b/>
          <w:bCs/>
        </w:rPr>
      </w:pPr>
      <w:r w:rsidRPr="00BD795B">
        <w:rPr>
          <w:rFonts w:ascii="Palatino Linotype" w:hAnsi="Palatino Linotype" w:cs="Palatino Linotype"/>
          <w:b/>
          <w:bCs/>
        </w:rPr>
        <w:t>Στ) Κείρεται μοναχός.</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Με μεγάλη χαρά ο Γέροντας της Μονής έβλεπε την πνευματική πρόοδο του Ονουφρίου. Μια μέρα τον κάλεσε στο ηγουμενείο και του ανακοίνωσε ότι πρέπει να εντείνει</w:t>
      </w:r>
      <w:r w:rsidRPr="00BD795B">
        <w:rPr>
          <w:rFonts w:ascii="Palatino Linotype" w:hAnsi="Palatino Linotype" w:cs="Palatino Linotype"/>
        </w:rPr>
        <w:t xml:space="preserve"> </w:t>
      </w:r>
      <w:r w:rsidRPr="00AF28DB">
        <w:rPr>
          <w:rFonts w:ascii="Palatino Linotype" w:hAnsi="Palatino Linotype" w:cs="Palatino Linotype"/>
        </w:rPr>
        <w:t>περισσότερο τις προσπάθειές του για τον εξαγιασμό του, διότι σύντομα θα τον κείρει μοναχό. Ο Ονούφριος, όταν άκουσε αυτά, το μόνο που κατόρθωσε να ψελλίσει</w:t>
      </w:r>
      <w:r w:rsidRPr="00BD795B">
        <w:rPr>
          <w:rFonts w:ascii="Palatino Linotype" w:hAnsi="Palatino Linotype" w:cs="Palatino Linotype"/>
        </w:rPr>
        <w:t xml:space="preserve"> </w:t>
      </w:r>
      <w:r w:rsidRPr="00AF28DB">
        <w:rPr>
          <w:rFonts w:ascii="Palatino Linotype" w:hAnsi="Palatino Linotype" w:cs="Palatino Linotype"/>
        </w:rPr>
        <w:t>ήταν το· ευλόγησον.</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Μετά από λίγες μέρες μέσα στο λαμπροστολισμένο και ολοφώτεινο καθολικό, που ήταν γεμάτο από μοναχούς, δύο πατέρες ψάλλοντας το: Αγκάλας πατρικάς, διανοίξαί</w:t>
      </w:r>
      <w:r w:rsidRPr="00BD795B">
        <w:rPr>
          <w:rFonts w:ascii="Palatino Linotype" w:hAnsi="Palatino Linotype" w:cs="Palatino Linotype"/>
        </w:rPr>
        <w:t xml:space="preserve"> </w:t>
      </w:r>
      <w:r w:rsidRPr="00AF28DB">
        <w:rPr>
          <w:rFonts w:ascii="Palatino Linotype" w:hAnsi="Palatino Linotype" w:cs="Palatino Linotype"/>
        </w:rPr>
        <w:t>μοι σπεύσον…· τον οδήγησαν στον ηγούμενο που στέκονταν στην Ωραία Πύλη όπου ο γέροντας τον ρώτησε:</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-Τι προσήλθες αδελφέ, προσπίπτων τω αγίω θυσιαστηρίω και τη αγια Συνοδεία ταύτη;</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-Ποθών τον βίον της ασκήσεως, τίμιε Πάτερ.</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-Ποθείς αξιωθήναι του αγγελικού Σχήματος και καταταγήναι εν τω χορώ των μοναχών;</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-Ναι, του Θεού συνεργούντος τίμιε Πάτερ.</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Στην συνέχεια, ο ηγούμενος πήρε το ψαλίδι και κόβοντας λίγα μαλλιά, σχημάτισε στο κεφάλι του το σημείον του Σταυρού, λέγοντας: Ο αδελφός ημών Ονούφριος</w:t>
      </w:r>
      <w:r w:rsidRPr="00BD795B">
        <w:rPr>
          <w:rFonts w:ascii="Palatino Linotype" w:hAnsi="Palatino Linotype" w:cs="Palatino Linotype"/>
        </w:rPr>
        <w:t xml:space="preserve"> </w:t>
      </w:r>
      <w:r w:rsidRPr="00AF28DB">
        <w:rPr>
          <w:rFonts w:ascii="Palatino Linotype" w:hAnsi="Palatino Linotype" w:cs="Palatino Linotype"/>
        </w:rPr>
        <w:t>κείρεται την κόμην της κεφαλής αυτού εις το όνομα του Πατρός, και του Υιού και του Αγίου Πνεύματος.</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Κατόπιν οι μοναχοί, τον έντυσαν με τη στολή του μοναχού και ο ηγούμενος του έδωσε έναν Σταυρό, και ένα αναμμένο κερί, λέγοντας: Ούτω λαμψάτω το φως υμών</w:t>
      </w:r>
      <w:r w:rsidRPr="00BD795B">
        <w:rPr>
          <w:rFonts w:ascii="Palatino Linotype" w:hAnsi="Palatino Linotype" w:cs="Palatino Linotype"/>
        </w:rPr>
        <w:t xml:space="preserve"> </w:t>
      </w:r>
      <w:r w:rsidRPr="00AF28DB">
        <w:rPr>
          <w:rFonts w:ascii="Palatino Linotype" w:hAnsi="Palatino Linotype" w:cs="Palatino Linotype"/>
        </w:rPr>
        <w:t>έμπροσθεν των ανθρώπων.</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Όταν τελείωσε η ακολουθία, όλοι οι πατέρες πέρασαν και του ευχήθηκαν: Καλή υπομονή, και καλόν Παράδεισο. Μετά, ακολούθησε αγρυπνία η οποία τελείωσε όταν</w:t>
      </w:r>
      <w:r w:rsidRPr="00BD795B">
        <w:rPr>
          <w:rFonts w:ascii="Palatino Linotype" w:hAnsi="Palatino Linotype" w:cs="Palatino Linotype"/>
        </w:rPr>
        <w:t xml:space="preserve"> </w:t>
      </w:r>
      <w:r w:rsidRPr="00AF28DB">
        <w:rPr>
          <w:rFonts w:ascii="Palatino Linotype" w:hAnsi="Palatino Linotype" w:cs="Palatino Linotype"/>
        </w:rPr>
        <w:t>πια ο ήλιος είχε ανατείλει και στη συνέχεια παρατέθηκε τράπεζα.</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Ο ηγούμενος στην τράπεζα τον συμβούλευσε να μη ξεχάσει ποτέ τις μοναχικές υποσχέσεις που έδωσε και ότι σε όλη του την ζωή θα πρέπει να αγωνισθεί για να</w:t>
      </w:r>
      <w:r>
        <w:rPr>
          <w:rFonts w:ascii="Palatino Linotype" w:hAnsi="Palatino Linotype" w:cs="Palatino Linotype"/>
        </w:rPr>
        <w:t xml:space="preserve"> γί</w:t>
      </w:r>
      <w:r w:rsidRPr="00AF28DB">
        <w:rPr>
          <w:rFonts w:ascii="Palatino Linotype" w:hAnsi="Palatino Linotype" w:cs="Palatino Linotype"/>
        </w:rPr>
        <w:t>νει δοχείο και κατοικητήριο του Αγίου Πνεύματος και της Θείας Χάριτος. Του υπενθύμισε ακόμα ότι οι αρετές με τις οποίες πρέπει να κοσμείται ο μοναχός,</w:t>
      </w:r>
      <w:r>
        <w:rPr>
          <w:rFonts w:ascii="Palatino Linotype" w:hAnsi="Palatino Linotype" w:cs="Palatino Linotype"/>
        </w:rPr>
        <w:t xml:space="preserve"> </w:t>
      </w:r>
      <w:r w:rsidRPr="00AF28DB">
        <w:rPr>
          <w:rFonts w:ascii="Palatino Linotype" w:hAnsi="Palatino Linotype" w:cs="Palatino Linotype"/>
        </w:rPr>
        <w:t>είναι η υπακοή, η παρθενία, και η ακτημοσύνη.</w:t>
      </w:r>
    </w:p>
    <w:p w:rsidR="00581D81" w:rsidRPr="00BD795B" w:rsidRDefault="00581D81" w:rsidP="000433B8">
      <w:pPr>
        <w:spacing w:line="360" w:lineRule="auto"/>
        <w:ind w:firstLine="720"/>
        <w:jc w:val="both"/>
        <w:rPr>
          <w:rFonts w:ascii="Palatino Linotype" w:hAnsi="Palatino Linotype" w:cs="Palatino Linotype"/>
          <w:b/>
          <w:bCs/>
        </w:rPr>
      </w:pPr>
      <w:r w:rsidRPr="00BD795B">
        <w:rPr>
          <w:rFonts w:ascii="Palatino Linotype" w:hAnsi="Palatino Linotype" w:cs="Palatino Linotype"/>
          <w:b/>
          <w:bCs/>
        </w:rPr>
        <w:t>Ζ) Ιερός πόθος.</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Στο μοναστήρι η ζωή δεν ήταν εύκολη· ο ελεύθερος χρόνος που είχε ήταν μηδενικός. Οι ακολουθίες συνεχείς. Άρχιζαν από τα μεσάνυκτα με την Ακολουθία του</w:t>
      </w:r>
      <w:r>
        <w:rPr>
          <w:rFonts w:ascii="Palatino Linotype" w:hAnsi="Palatino Linotype" w:cs="Palatino Linotype"/>
        </w:rPr>
        <w:t xml:space="preserve"> </w:t>
      </w:r>
      <w:r w:rsidRPr="00AF28DB">
        <w:rPr>
          <w:rFonts w:ascii="Palatino Linotype" w:hAnsi="Palatino Linotype" w:cs="Palatino Linotype"/>
        </w:rPr>
        <w:t>Μεσονυχτικού. Στην συνέχεια διάβαζαν τις ώρες, τον Όρθρο και τελείωναν αφού ο ήλιος είχε ήδη ανατείλει πριν από πολλή ώρα, με την Θεία Λειτουργία. Κατόπιν</w:t>
      </w:r>
      <w:r>
        <w:rPr>
          <w:rFonts w:ascii="Palatino Linotype" w:hAnsi="Palatino Linotype" w:cs="Palatino Linotype"/>
        </w:rPr>
        <w:t xml:space="preserve"> </w:t>
      </w:r>
      <w:r w:rsidRPr="00AF28DB">
        <w:rPr>
          <w:rFonts w:ascii="Palatino Linotype" w:hAnsi="Palatino Linotype" w:cs="Palatino Linotype"/>
        </w:rPr>
        <w:t>ο κάθε μοναχός, πήγαινε στο διακόνημά του το οποίο διαρκούσε μέχρι να σημάνει για την Ενάτη ώρα. Ακολουθούσε το λιτό γεύμα και μετά επέστρεφαν στον ναό</w:t>
      </w:r>
      <w:r>
        <w:rPr>
          <w:rFonts w:ascii="Palatino Linotype" w:hAnsi="Palatino Linotype" w:cs="Palatino Linotype"/>
        </w:rPr>
        <w:t xml:space="preserve"> </w:t>
      </w:r>
      <w:r w:rsidRPr="00AF28DB">
        <w:rPr>
          <w:rFonts w:ascii="Palatino Linotype" w:hAnsi="Palatino Linotype" w:cs="Palatino Linotype"/>
        </w:rPr>
        <w:t>για τον Εσπερινό, και το Απόδειπνο. Ο χρόνος τους μετά ήταν ελεύθερος για προσευχή, μελέτη, ξεκούραση…</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 xml:space="preserve">Στην τράπεζα που ήταν απέναντι από το καθολικό, καθημερινά συγκεντρωνόταν όλη η αδελφότητα και έτρωγε το λιτό φαγητό που είχε ετοιμάσει ο μάγειρας </w:t>
      </w:r>
      <w:r>
        <w:rPr>
          <w:rFonts w:ascii="Palatino Linotype" w:hAnsi="Palatino Linotype" w:cs="Palatino Linotype"/>
        </w:rPr>
        <w:t xml:space="preserve">της </w:t>
      </w:r>
      <w:r w:rsidRPr="00AF28DB">
        <w:rPr>
          <w:rFonts w:ascii="Palatino Linotype" w:hAnsi="Palatino Linotype" w:cs="Palatino Linotype"/>
        </w:rPr>
        <w:t xml:space="preserve">Μονής. Ένας από τους πατέρες ανεβασμένος στον άμβωνα διάβαζε η τον βίο του Αγίου που γιόρταζε την μέρα εκείνη η κάποιο πατερικό κείμενο που βοηθούσε </w:t>
      </w:r>
      <w:r>
        <w:rPr>
          <w:rFonts w:ascii="Palatino Linotype" w:hAnsi="Palatino Linotype" w:cs="Palatino Linotype"/>
        </w:rPr>
        <w:t xml:space="preserve">τους </w:t>
      </w:r>
      <w:r w:rsidRPr="00AF28DB">
        <w:rPr>
          <w:rFonts w:ascii="Palatino Linotype" w:hAnsi="Palatino Linotype" w:cs="Palatino Linotype"/>
        </w:rPr>
        <w:t>μοναχούς να εντείνουν τον προσωπικό τους αγώνα για την κατά Θεό τελείωσή τους. Πριν σηκωθούν από το τραπέζι, ο Γέροντας τόνιζε ορισμένα σημεία από αυτό</w:t>
      </w:r>
      <w:r>
        <w:rPr>
          <w:rFonts w:ascii="Palatino Linotype" w:hAnsi="Palatino Linotype" w:cs="Palatino Linotype"/>
        </w:rPr>
        <w:t xml:space="preserve"> </w:t>
      </w:r>
      <w:r w:rsidRPr="00AF28DB">
        <w:rPr>
          <w:rFonts w:ascii="Palatino Linotype" w:hAnsi="Palatino Linotype" w:cs="Palatino Linotype"/>
        </w:rPr>
        <w:t>που διαβάστηκε.</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 xml:space="preserve">Όλοι οι πατέρες μιλούσαν με θαυμασμό, και μεγάλη ευλάβεια για τον Προφήτη Ηλία και για τον Άγιο Ιωάννη τον Πρόδρομο και Βαπτιστή του Κυρίου μας. </w:t>
      </w:r>
      <w:r>
        <w:rPr>
          <w:rFonts w:ascii="Palatino Linotype" w:hAnsi="Palatino Linotype" w:cs="Palatino Linotype"/>
        </w:rPr>
        <w:t xml:space="preserve">Επίσης </w:t>
      </w:r>
      <w:r w:rsidRPr="00AF28DB">
        <w:rPr>
          <w:rFonts w:ascii="Palatino Linotype" w:hAnsi="Palatino Linotype" w:cs="Palatino Linotype"/>
        </w:rPr>
        <w:t>οι μοναχοί θαύμαζαν πολύ τους Αγίους της εκκλησίας μας που έζησαν μακριά από τον κόσμο, μέσα στην έρημο, τις σπηλιές, στα δάση… δηλαδή τους αναχωρητές.</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Όλα τα παραπάνω άναψαν την επιθυμία του Ονουφρίου να τους μιμηθεί. Μολις γύρισε στο κελλί του, έπεσε στα γόνατα, και με δάκρυα στα μάτια παρακάλεσε τον</w:t>
      </w:r>
      <w:r>
        <w:rPr>
          <w:rFonts w:ascii="Palatino Linotype" w:hAnsi="Palatino Linotype" w:cs="Palatino Linotype"/>
        </w:rPr>
        <w:t xml:space="preserve"> </w:t>
      </w:r>
      <w:r w:rsidRPr="00AF28DB">
        <w:rPr>
          <w:rFonts w:ascii="Palatino Linotype" w:hAnsi="Palatino Linotype" w:cs="Palatino Linotype"/>
        </w:rPr>
        <w:t>Θεό να τον αξιώσει να ακολουθήσει το δρόμο των αναχωρητών, αν βέβαια είναι προς το συμφέρον της ψυχής του.</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Η σκέψη να φύγει από το μοναστήρι και να πάει στην έρημο τον βασάνιζε αρκετές μέρες. Μία μέρα πήρε απόφαση να εξομολογηθεί τις σκέψεις του στον πνευματικό</w:t>
      </w:r>
      <w:r>
        <w:rPr>
          <w:rFonts w:ascii="Palatino Linotype" w:hAnsi="Palatino Linotype" w:cs="Palatino Linotype"/>
        </w:rPr>
        <w:t xml:space="preserve"> </w:t>
      </w:r>
      <w:r w:rsidRPr="00AF28DB">
        <w:rPr>
          <w:rFonts w:ascii="Palatino Linotype" w:hAnsi="Palatino Linotype" w:cs="Palatino Linotype"/>
        </w:rPr>
        <w:t>του.</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 xml:space="preserve">Αυτός όταν τον άκουσε, του είπε: </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-Η επιθυμία σου είναι καλή και θεάρεστη. Πρέπει να ξέρεις ότι πολλές φορές ότι επιθυμούμε, και ας φαίνεται ότι είναι για το πνευματικό μας συμφέρον, δεν</w:t>
      </w:r>
      <w:r>
        <w:rPr>
          <w:rFonts w:ascii="Palatino Linotype" w:hAnsi="Palatino Linotype" w:cs="Palatino Linotype"/>
        </w:rPr>
        <w:t xml:space="preserve"> </w:t>
      </w:r>
      <w:r w:rsidRPr="00AF28DB">
        <w:rPr>
          <w:rFonts w:ascii="Palatino Linotype" w:hAnsi="Palatino Linotype" w:cs="Palatino Linotype"/>
        </w:rPr>
        <w:t>είναι θέλημα του Θεού, διότι Αυτός γνωρίζει καλύτερα τα βάθη της ψυχής μας και τις δυνατότητές μας. Πολλές άγιες επιθυμίες μας είναι εκ του πονηρού. Ο</w:t>
      </w:r>
      <w:r>
        <w:rPr>
          <w:rFonts w:ascii="Palatino Linotype" w:hAnsi="Palatino Linotype" w:cs="Palatino Linotype"/>
        </w:rPr>
        <w:t xml:space="preserve"> </w:t>
      </w:r>
      <w:r w:rsidRPr="00AF28DB">
        <w:rPr>
          <w:rFonts w:ascii="Palatino Linotype" w:hAnsi="Palatino Linotype" w:cs="Palatino Linotype"/>
        </w:rPr>
        <w:t xml:space="preserve">μισόκαλος θέλει να μας ρίξει στον εγωϊσμό, να αγανακτήσουμε κατά του πνευματικού μας, αν μας πει ότι δεν συμφωνεί με την επιθυμία μας και τελικά να </w:t>
      </w:r>
      <w:r>
        <w:rPr>
          <w:rFonts w:ascii="Palatino Linotype" w:hAnsi="Palatino Linotype" w:cs="Palatino Linotype"/>
        </w:rPr>
        <w:t xml:space="preserve">μας </w:t>
      </w:r>
      <w:r w:rsidRPr="00AF28DB">
        <w:rPr>
          <w:rFonts w:ascii="Palatino Linotype" w:hAnsi="Palatino Linotype" w:cs="Palatino Linotype"/>
        </w:rPr>
        <w:t>κάνει να αγανακτήσουμε και ίσως να μελαγχολήσουμε, με φοβερά αποτελέσματα για την ψυχική μας υγεία. Εγώ παιδί μου δεν σε αποτρέπω, μόνον σε συμβουλεύω</w:t>
      </w:r>
      <w:r>
        <w:rPr>
          <w:rFonts w:ascii="Palatino Linotype" w:hAnsi="Palatino Linotype" w:cs="Palatino Linotype"/>
        </w:rPr>
        <w:t xml:space="preserve"> </w:t>
      </w:r>
      <w:r w:rsidRPr="00AF28DB">
        <w:rPr>
          <w:rFonts w:ascii="Palatino Linotype" w:hAnsi="Palatino Linotype" w:cs="Palatino Linotype"/>
        </w:rPr>
        <w:t>να προσευχηθείς πολύ, και εγώ για να δώσει σημάδι ο Θεός τι θέλει για σένα.</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Το θέμα αυτό τον προβλημάτισε για πολύ καιρό. Ήξερε ότι ο ηγούμενος του έλεγε πάντοτε αυτό που ήταν σωστό και προς το συμφέρον της ψυχής του. Κάποια μέρα</w:t>
      </w:r>
      <w:r>
        <w:rPr>
          <w:rFonts w:ascii="Palatino Linotype" w:hAnsi="Palatino Linotype" w:cs="Palatino Linotype"/>
        </w:rPr>
        <w:t xml:space="preserve"> </w:t>
      </w:r>
      <w:r w:rsidRPr="00AF28DB">
        <w:rPr>
          <w:rFonts w:ascii="Palatino Linotype" w:hAnsi="Palatino Linotype" w:cs="Palatino Linotype"/>
        </w:rPr>
        <w:t>που ήταν και πάλι κοντά στον ηγούμενο αυτός τον ρώτησε:</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-Παιδί μου, η επιθυμία σου να ζήσεις στην έρημο, υπάρχει ακόμα;</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-Ναι γέροντα, σαν φωτιά καίει μέσα μου. Θέλω πολύ να πάω, αν βέβαια είναι για το συμφέρον της ψυχής μου. Θέλω όμως να πραγματοποιηθεί μόνον με την ευλογία</w:t>
      </w:r>
      <w:r>
        <w:rPr>
          <w:rFonts w:ascii="Palatino Linotype" w:hAnsi="Palatino Linotype" w:cs="Palatino Linotype"/>
        </w:rPr>
        <w:t xml:space="preserve"> </w:t>
      </w:r>
      <w:r w:rsidRPr="00AF28DB">
        <w:rPr>
          <w:rFonts w:ascii="Palatino Linotype" w:hAnsi="Palatino Linotype" w:cs="Palatino Linotype"/>
        </w:rPr>
        <w:t>σας.</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Ο ηγούμενος του απάντησε:</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-Ετοιμάσου παιδί μου να πας όπου σε οδηγήσει ο Θεός. Αν από οποιοδήποτε λόγο επιθυμήσεις να γυρίσεις στο μοναστήρι, μην δειλιάσεις. Η πόρτα θα είναι πάντα</w:t>
      </w:r>
      <w:r>
        <w:rPr>
          <w:rFonts w:ascii="Palatino Linotype" w:hAnsi="Palatino Linotype" w:cs="Palatino Linotype"/>
        </w:rPr>
        <w:t xml:space="preserve"> </w:t>
      </w:r>
      <w:r w:rsidRPr="00AF28DB">
        <w:rPr>
          <w:rFonts w:ascii="Palatino Linotype" w:hAnsi="Palatino Linotype" w:cs="Palatino Linotype"/>
        </w:rPr>
        <w:t>ανοιχτή. Να πας με την ευχή του Θεού, της Παναγίας και όλων των πατέρων.</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Ο Ονούφριος, αφού έκανε εδαφιαία μετάνοια και ευχαρίστησε τον γέροντα, γύρισε στο κελλί του. Ευχαρίστησε τον Θεό, που άκουσε τις προσευχές του και αποφάσισε</w:t>
      </w:r>
      <w:r>
        <w:rPr>
          <w:rFonts w:ascii="Palatino Linotype" w:hAnsi="Palatino Linotype" w:cs="Palatino Linotype"/>
        </w:rPr>
        <w:t xml:space="preserve"> </w:t>
      </w:r>
      <w:r w:rsidRPr="00AF28DB">
        <w:rPr>
          <w:rFonts w:ascii="Palatino Linotype" w:hAnsi="Palatino Linotype" w:cs="Palatino Linotype"/>
        </w:rPr>
        <w:t>να φύγει το συντομότερο χωρίς να το μάθει κανείς από τους πατέρες.</w:t>
      </w:r>
    </w:p>
    <w:p w:rsidR="00581D81" w:rsidRPr="00BD795B" w:rsidRDefault="00581D81" w:rsidP="000433B8">
      <w:pPr>
        <w:spacing w:line="360" w:lineRule="auto"/>
        <w:ind w:firstLine="720"/>
        <w:jc w:val="both"/>
        <w:rPr>
          <w:rFonts w:ascii="Palatino Linotype" w:hAnsi="Palatino Linotype" w:cs="Palatino Linotype"/>
          <w:b/>
          <w:bCs/>
        </w:rPr>
      </w:pPr>
      <w:r w:rsidRPr="00BD795B">
        <w:rPr>
          <w:rFonts w:ascii="Palatino Linotype" w:hAnsi="Palatino Linotype" w:cs="Palatino Linotype"/>
          <w:b/>
          <w:bCs/>
        </w:rPr>
        <w:t>Η) Στην έρημο.</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Μια νύχτα, ενώ οι πατέρες ήταν στην εκκλησία για την ακολουθία, έφυγε με ανάμεικτα αισθήματα από το μοναστήρι, έχοντας μαζί του εκτός από την ευχή, την</w:t>
      </w:r>
      <w:r>
        <w:rPr>
          <w:rFonts w:ascii="Palatino Linotype" w:hAnsi="Palatino Linotype" w:cs="Palatino Linotype"/>
        </w:rPr>
        <w:t xml:space="preserve"> </w:t>
      </w:r>
      <w:r w:rsidRPr="00AF28DB">
        <w:rPr>
          <w:rFonts w:ascii="Palatino Linotype" w:hAnsi="Palatino Linotype" w:cs="Palatino Linotype"/>
        </w:rPr>
        <w:t>ευλογία και τις συμβουλές του γέροντα, και λίγα παξιμάδια και νερό. Μόλις βγήκε από το μοναστήρι έκανε τον Σταυρό του και βάδισε προς την βαθιά έρημο,</w:t>
      </w:r>
      <w:r>
        <w:rPr>
          <w:rFonts w:ascii="Palatino Linotype" w:hAnsi="Palatino Linotype" w:cs="Palatino Linotype"/>
        </w:rPr>
        <w:t xml:space="preserve"> </w:t>
      </w:r>
      <w:r w:rsidRPr="00AF28DB">
        <w:rPr>
          <w:rFonts w:ascii="Palatino Linotype" w:hAnsi="Palatino Linotype" w:cs="Palatino Linotype"/>
        </w:rPr>
        <w:t>όπως άκουγε να λένε οι πατέρες του μοναστηριού.</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Όταν έφυγε, αντίκρισε στο βάθος ένα βουνό, και μονολόγησε: Εκεί θα πάω. Περπάτησε πολλή ώρα· τα πόδια του δεν μπορούσε να τα σύρει πια. Λιποψύχησε· θα</w:t>
      </w:r>
      <w:r>
        <w:rPr>
          <w:rFonts w:ascii="Palatino Linotype" w:hAnsi="Palatino Linotype" w:cs="Palatino Linotype"/>
        </w:rPr>
        <w:t xml:space="preserve"> </w:t>
      </w:r>
      <w:r w:rsidRPr="00AF28DB">
        <w:rPr>
          <w:rFonts w:ascii="Palatino Linotype" w:hAnsi="Palatino Linotype" w:cs="Palatino Linotype"/>
        </w:rPr>
        <w:t>γυρίσω πίσω είπε. Ενώ σκεπτόταν αυτά, βλέπει μπροστά του ένα υπέρλαμπρο φως· φώναξε: Θεέ μου, φύλαξέ με από τις σατανικές παγίδες. Αμέσως άκουσε μία φωνή</w:t>
      </w:r>
      <w:r>
        <w:rPr>
          <w:rFonts w:ascii="Palatino Linotype" w:hAnsi="Palatino Linotype" w:cs="Palatino Linotype"/>
        </w:rPr>
        <w:t xml:space="preserve"> </w:t>
      </w:r>
      <w:r w:rsidRPr="00AF28DB">
        <w:rPr>
          <w:rFonts w:ascii="Palatino Linotype" w:hAnsi="Palatino Linotype" w:cs="Palatino Linotype"/>
        </w:rPr>
        <w:t>που του έλεγε: Μη φοβηθείς Ονούφριε. Εγώ είμαι Άγγελος Θεού που με πρόσταξε να σε φυλάω από την ώρα που γεννήθηκες ως που θα πεθάνεις. Προχώρα και μην</w:t>
      </w:r>
      <w:r>
        <w:rPr>
          <w:rFonts w:ascii="Palatino Linotype" w:hAnsi="Palatino Linotype" w:cs="Palatino Linotype"/>
        </w:rPr>
        <w:t xml:space="preserve"> </w:t>
      </w:r>
      <w:r w:rsidRPr="00AF28DB">
        <w:rPr>
          <w:rFonts w:ascii="Palatino Linotype" w:hAnsi="Palatino Linotype" w:cs="Palatino Linotype"/>
        </w:rPr>
        <w:t>φοβηθείς τις πονηριές του διαβόλου η τους πειρασμούς. Εγώ είμαι μαζί σου να σε προσέχω ώσπου να παραδώσω ταήν ψυχή σου στα χέρια του Θεού. Πάμε μαζί μέχρι</w:t>
      </w:r>
      <w:r>
        <w:rPr>
          <w:rFonts w:ascii="Palatino Linotype" w:hAnsi="Palatino Linotype" w:cs="Palatino Linotype"/>
        </w:rPr>
        <w:t xml:space="preserve"> </w:t>
      </w:r>
      <w:r w:rsidRPr="00AF28DB">
        <w:rPr>
          <w:rFonts w:ascii="Palatino Linotype" w:hAnsi="Palatino Linotype" w:cs="Palatino Linotype"/>
        </w:rPr>
        <w:t>να συναντήσουμε μια σπηλιά. Τα λόγια αυτά του Αγγέλου του έδωσαν κουράγιο και δύναμη. Περπάτησαν μαζί 70 μίλια. Όταν έφθασαν σε μία σπηλιά, ο Άγγελος εξαφανίστηκε.</w:t>
      </w:r>
      <w:r>
        <w:rPr>
          <w:rFonts w:ascii="Palatino Linotype" w:hAnsi="Palatino Linotype" w:cs="Palatino Linotype"/>
        </w:rPr>
        <w:t xml:space="preserve"> </w:t>
      </w:r>
      <w:r w:rsidRPr="00AF28DB">
        <w:rPr>
          <w:rFonts w:ascii="Palatino Linotype" w:hAnsi="Palatino Linotype" w:cs="Palatino Linotype"/>
        </w:rPr>
        <w:t>Κατάλαβε ότι το θέλημα του Θεού ήταν να μείνει εκεί.</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Πλησίασε στην πόρτα της σπηλιάς, και φώναξε για να δει αν ήταν κάποιος μέσα. Σε λίγο ξεπρόβαλε ένας γέροντας. Ο Ονούφριος του έκανε εδαφιαία μετάνοια και</w:t>
      </w:r>
      <w:r>
        <w:rPr>
          <w:rFonts w:ascii="Palatino Linotype" w:hAnsi="Palatino Linotype" w:cs="Palatino Linotype"/>
        </w:rPr>
        <w:t xml:space="preserve"> </w:t>
      </w:r>
      <w:r w:rsidRPr="00AF28DB">
        <w:rPr>
          <w:rFonts w:ascii="Palatino Linotype" w:hAnsi="Palatino Linotype" w:cs="Palatino Linotype"/>
        </w:rPr>
        <w:t>τον ασπάστηκε. Ο γέροντας του είπε: Καλωσόρισες αδελφέ και συνεργάτη μου Ονούφριε. Ο Κύριος να σε σκέπει και να σε φυλάει. Πέρνα μέσα.</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Κοντά στον γέροντα αυτόν, έμεινε λίγες μέρες. Μια μέρα ο γέροντας του λέει: Σήκω παιδί μου, για να σε οδηγήσω σε έναν τόπο ησυχαστικό, στην εσωτερική έρημο</w:t>
      </w:r>
      <w:r>
        <w:rPr>
          <w:rFonts w:ascii="Palatino Linotype" w:hAnsi="Palatino Linotype" w:cs="Palatino Linotype"/>
        </w:rPr>
        <w:t xml:space="preserve"> </w:t>
      </w:r>
      <w:r w:rsidRPr="00AF28DB">
        <w:rPr>
          <w:rFonts w:ascii="Palatino Linotype" w:hAnsi="Palatino Linotype" w:cs="Palatino Linotype"/>
        </w:rPr>
        <w:t>στον οποίο θέλει ο Κύριος να κατοικήσεις μόνος και εκεί να πολεμήσεις ενάντια στους δαίμονες για να πάρεις τα τρόπαια της νίκης.</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Τέσσερα ημερόνυχτα βάδισαν μέσα στην έρημο μέχρις ότου έφθασαν σε μία όαση όπου υπήρχε μία μικρή καλύβα, ένας φοίνικας και τρεχούμενο νερό. Αυτός είναι</w:t>
      </w:r>
      <w:r>
        <w:rPr>
          <w:rFonts w:ascii="Palatino Linotype" w:hAnsi="Palatino Linotype" w:cs="Palatino Linotype"/>
        </w:rPr>
        <w:t xml:space="preserve"> </w:t>
      </w:r>
      <w:r w:rsidRPr="00AF28DB">
        <w:rPr>
          <w:rFonts w:ascii="Palatino Linotype" w:hAnsi="Palatino Linotype" w:cs="Palatino Linotype"/>
        </w:rPr>
        <w:t>ο τόπος όπου θα κατοικήσεις και θα αγωνισθείς για την σωτηρία της ψυχής σου· του είπε. Οι δύο πατέρες, Ονούφριος και Ισάχαρ, έμειναν μαζί στο χώρο αυτό</w:t>
      </w:r>
      <w:r>
        <w:rPr>
          <w:rFonts w:ascii="Palatino Linotype" w:hAnsi="Palatino Linotype" w:cs="Palatino Linotype"/>
        </w:rPr>
        <w:t xml:space="preserve"> </w:t>
      </w:r>
      <w:r w:rsidRPr="00AF28DB">
        <w:rPr>
          <w:rFonts w:ascii="Palatino Linotype" w:hAnsi="Palatino Linotype" w:cs="Palatino Linotype"/>
        </w:rPr>
        <w:t>30 μέρες. Ο ασκητής στη συνέχεια έφυγε για την σπηλιά του, αλλά επισκεπτόταν κάποτε κάποτε τον Ονούφριο. Μάλιστα την τελευταία φορά, του είπε ότι ήλθε</w:t>
      </w:r>
      <w:r>
        <w:rPr>
          <w:rFonts w:ascii="Palatino Linotype" w:hAnsi="Palatino Linotype" w:cs="Palatino Linotype"/>
        </w:rPr>
        <w:t xml:space="preserve"> </w:t>
      </w:r>
      <w:r w:rsidRPr="00AF28DB">
        <w:rPr>
          <w:rFonts w:ascii="Palatino Linotype" w:hAnsi="Palatino Linotype" w:cs="Palatino Linotype"/>
        </w:rPr>
        <w:t xml:space="preserve">γιατί θα αναχωρήσει από τον κόσμο τούτο και τον παρακαλεί να τόνενταφιάσει αφού ψάλλει την νεκρώσιμη ακολουθία. </w:t>
      </w:r>
    </w:p>
    <w:p w:rsidR="00581D81" w:rsidRPr="00BD795B" w:rsidRDefault="00581D81" w:rsidP="000433B8">
      <w:pPr>
        <w:spacing w:line="360" w:lineRule="auto"/>
        <w:ind w:firstLine="720"/>
        <w:jc w:val="both"/>
        <w:rPr>
          <w:rFonts w:ascii="Palatino Linotype" w:hAnsi="Palatino Linotype" w:cs="Palatino Linotype"/>
          <w:b/>
          <w:bCs/>
        </w:rPr>
      </w:pPr>
      <w:r w:rsidRPr="00BD795B">
        <w:rPr>
          <w:rFonts w:ascii="Palatino Linotype" w:hAnsi="Palatino Linotype" w:cs="Palatino Linotype"/>
          <w:b/>
          <w:bCs/>
        </w:rPr>
        <w:t>Θ) Η ζωή στην έρημο.</w:t>
      </w:r>
    </w:p>
    <w:p w:rsidR="00581D81" w:rsidRPr="00AF28DB" w:rsidRDefault="00581D81" w:rsidP="00BD795B">
      <w:pPr>
        <w:spacing w:line="360" w:lineRule="auto"/>
        <w:ind w:firstLine="720"/>
        <w:jc w:val="both"/>
        <w:rPr>
          <w:rFonts w:ascii="Palatino Linotype" w:hAnsi="Palatino Linotype" w:cs="Palatino Linotype"/>
        </w:rPr>
      </w:pPr>
      <w:r w:rsidRPr="00AF28DB">
        <w:rPr>
          <w:rFonts w:ascii="Palatino Linotype" w:hAnsi="Palatino Linotype" w:cs="Palatino Linotype"/>
        </w:rPr>
        <w:t>Δεν ήταν εύκολη η ζωή στην έρημο. Είχε να παλέψει με τον αβάστακτο καύσωνα της μέρας και το κρύο της νύχτας, με τα άγρια θηρία που καθημερινά έρχονταν</w:t>
      </w:r>
      <w:r>
        <w:rPr>
          <w:rFonts w:ascii="Palatino Linotype" w:hAnsi="Palatino Linotype" w:cs="Palatino Linotype"/>
        </w:rPr>
        <w:t xml:space="preserve"> </w:t>
      </w:r>
      <w:r w:rsidRPr="00AF28DB">
        <w:rPr>
          <w:rFonts w:ascii="Palatino Linotype" w:hAnsi="Palatino Linotype" w:cs="Palatino Linotype"/>
        </w:rPr>
        <w:t>για να πιουν νερό από την πηγή που υπήρχε εκεί. Ακόμα είχε να παλέψει με τα πάθη που ακόμα δεν κατόρθωσε να τιθασεύσει τελείως παρά τις τόσες προσπάθειες</w:t>
      </w:r>
      <w:r>
        <w:rPr>
          <w:rFonts w:ascii="Palatino Linotype" w:hAnsi="Palatino Linotype" w:cs="Palatino Linotype"/>
        </w:rPr>
        <w:t xml:space="preserve"> </w:t>
      </w:r>
      <w:r w:rsidRPr="00AF28DB">
        <w:rPr>
          <w:rFonts w:ascii="Palatino Linotype" w:hAnsi="Palatino Linotype" w:cs="Palatino Linotype"/>
        </w:rPr>
        <w:t>και προσευχές του. Οι δαίμονες δεν τον άφηναν σε ησυχία. Του έφερναν στην σκέψη την ζωή στο μοναστήρι και τους πατέρες. Τακτικά, του έβαζαν σκέψεις ότι</w:t>
      </w:r>
      <w:r>
        <w:rPr>
          <w:rFonts w:ascii="Palatino Linotype" w:hAnsi="Palatino Linotype" w:cs="Palatino Linotype"/>
        </w:rPr>
        <w:t xml:space="preserve"> </w:t>
      </w:r>
      <w:r w:rsidRPr="00AF28DB">
        <w:rPr>
          <w:rFonts w:ascii="Palatino Linotype" w:hAnsi="Palatino Linotype" w:cs="Palatino Linotype"/>
        </w:rPr>
        <w:t>τον αναζητούσαν οι δικοί του. Ότι στο μοναστήρι πήγε ο</w:t>
      </w:r>
      <w:r>
        <w:rPr>
          <w:rFonts w:ascii="Palatino Linotype" w:hAnsi="Palatino Linotype" w:cs="Palatino Linotype"/>
        </w:rPr>
        <w:t xml:space="preserve"> πατέρας του για να τον συναντή</w:t>
      </w:r>
      <w:r w:rsidRPr="00AF28DB">
        <w:rPr>
          <w:rFonts w:ascii="Palatino Linotype" w:hAnsi="Palatino Linotype" w:cs="Palatino Linotype"/>
        </w:rPr>
        <w:t>σει και ότι τώρα τον ψάχνει περιπλανώμενος μέσα στην έρημο. Του έφερνε</w:t>
      </w:r>
      <w:r>
        <w:rPr>
          <w:rFonts w:ascii="Palatino Linotype" w:hAnsi="Palatino Linotype" w:cs="Palatino Linotype"/>
        </w:rPr>
        <w:t xml:space="preserve"> </w:t>
      </w:r>
      <w:r w:rsidRPr="00AF28DB">
        <w:rPr>
          <w:rFonts w:ascii="Palatino Linotype" w:hAnsi="Palatino Linotype" w:cs="Palatino Linotype"/>
        </w:rPr>
        <w:t>ακηδία, υπνηλία, έκανε κρότους για να τον φοβίσει η να τον αποσπάσει από την προσευχή του και πολλά άλλα.</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Ο Όσιος τις μηχανορ</w:t>
      </w:r>
      <w:r>
        <w:rPr>
          <w:rFonts w:ascii="Palatino Linotype" w:hAnsi="Palatino Linotype" w:cs="Palatino Linotype"/>
        </w:rPr>
        <w:t>ρ</w:t>
      </w:r>
      <w:r w:rsidRPr="00AF28DB">
        <w:rPr>
          <w:rFonts w:ascii="Palatino Linotype" w:hAnsi="Palatino Linotype" w:cs="Palatino Linotype"/>
        </w:rPr>
        <w:t>αφίες του διαβόλου τις διέλυε με τις προσευχές του και κυρίως με την νοερά προσευχή. Ήξερε όχι μόνον από όσα του είχαν πει οι άνθρωποι</w:t>
      </w:r>
      <w:r>
        <w:rPr>
          <w:rFonts w:ascii="Palatino Linotype" w:hAnsi="Palatino Linotype" w:cs="Palatino Linotype"/>
        </w:rPr>
        <w:t xml:space="preserve"> </w:t>
      </w:r>
      <w:r w:rsidRPr="00AF28DB">
        <w:rPr>
          <w:rFonts w:ascii="Palatino Linotype" w:hAnsi="Palatino Linotype" w:cs="Palatino Linotype"/>
        </w:rPr>
        <w:t>του Θεού που συνάντησε στο μοναστήρι και στην έρημο, αλλά και από την προσωπική του πείρα. Προσπαθούσε να εφαρμόσει την προτροπή του Παύλου που λέει ότι</w:t>
      </w:r>
      <w:r>
        <w:rPr>
          <w:rFonts w:ascii="Palatino Linotype" w:hAnsi="Palatino Linotype" w:cs="Palatino Linotype"/>
        </w:rPr>
        <w:t xml:space="preserve"> </w:t>
      </w:r>
      <w:r w:rsidRPr="00AF28DB">
        <w:rPr>
          <w:rFonts w:ascii="Palatino Linotype" w:hAnsi="Palatino Linotype" w:cs="Palatino Linotype"/>
        </w:rPr>
        <w:t>πρέπει να αναφέρουμε ταό όνομα του Θεού περισσότερες φορές από όσες αναπνέουμε.</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Τα φτωχικά του ρούχα δεν άργησαν να λιώσουν και έτσι έμεινε γυμνός. Για να σκεπαστεί έφτιαχνε ρούχα με τα φύλλα του φοίνικος. Ο Θεός όμως δεν τον άφησε</w:t>
      </w:r>
      <w:r>
        <w:rPr>
          <w:rFonts w:ascii="Palatino Linotype" w:hAnsi="Palatino Linotype" w:cs="Palatino Linotype"/>
        </w:rPr>
        <w:t xml:space="preserve"> </w:t>
      </w:r>
      <w:r w:rsidRPr="00AF28DB">
        <w:rPr>
          <w:rFonts w:ascii="Palatino Linotype" w:hAnsi="Palatino Linotype" w:cs="Palatino Linotype"/>
        </w:rPr>
        <w:t>γυμνό. Ευδόκησε και φύτρωσαν τρίχες σε όλο του το σώμα, έτσι πέτυχε να μην αισθάνεται τα βράδυα το κρύο της ερήμου. Ακόμα Άγγελος Κυρίου του έφερνε ψωμί,</w:t>
      </w:r>
      <w:r>
        <w:rPr>
          <w:rFonts w:ascii="Palatino Linotype" w:hAnsi="Palatino Linotype" w:cs="Palatino Linotype"/>
        </w:rPr>
        <w:t xml:space="preserve"> </w:t>
      </w:r>
      <w:r w:rsidRPr="00AF28DB">
        <w:rPr>
          <w:rFonts w:ascii="Palatino Linotype" w:hAnsi="Palatino Linotype" w:cs="Palatino Linotype"/>
        </w:rPr>
        <w:t>για να μπορεί απερίσπαστος να δοθεί στην προσευχή. Κάθε δε Κυριακή τον επισκεπτόταν Άγγελος και τον κοινωνούσε. Την μέρα που μεταλάμβανε πλημμύριζε από</w:t>
      </w:r>
      <w:r>
        <w:rPr>
          <w:rFonts w:ascii="Palatino Linotype" w:hAnsi="Palatino Linotype" w:cs="Palatino Linotype"/>
        </w:rPr>
        <w:t xml:space="preserve"> </w:t>
      </w:r>
      <w:r w:rsidRPr="00AF28DB">
        <w:rPr>
          <w:rFonts w:ascii="Palatino Linotype" w:hAnsi="Palatino Linotype" w:cs="Palatino Linotype"/>
        </w:rPr>
        <w:t>πνευματική παρηγοριά, δεν αισθάνονταν πείνα, δίψα, πόνο η άλλη θλίψη.</w:t>
      </w:r>
    </w:p>
    <w:p w:rsidR="00581D81" w:rsidRPr="00AF7FA8" w:rsidRDefault="00581D81" w:rsidP="000433B8">
      <w:pPr>
        <w:spacing w:line="360" w:lineRule="auto"/>
        <w:ind w:firstLine="720"/>
        <w:jc w:val="both"/>
        <w:rPr>
          <w:rFonts w:ascii="Palatino Linotype" w:hAnsi="Palatino Linotype" w:cs="Palatino Linotype"/>
          <w:b/>
          <w:bCs/>
        </w:rPr>
      </w:pPr>
      <w:r w:rsidRPr="00AF7FA8">
        <w:rPr>
          <w:rFonts w:ascii="Palatino Linotype" w:hAnsi="Palatino Linotype" w:cs="Palatino Linotype"/>
          <w:b/>
          <w:bCs/>
        </w:rPr>
        <w:t>Ι) Συναντά τον Όσιο Παφνούτιο.</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Ο Όσιος πολλές φορές εγκατέλειπε την καλύβα του και πήγαινε σε πιο ερημικά μέρη για να προσευχηθεί. Μια μέρα εκεί που βάδιζε για να επιστρέψει στην καλύβα</w:t>
      </w:r>
      <w:r>
        <w:rPr>
          <w:rFonts w:ascii="Palatino Linotype" w:hAnsi="Palatino Linotype" w:cs="Palatino Linotype"/>
        </w:rPr>
        <w:t xml:space="preserve"> </w:t>
      </w:r>
      <w:r w:rsidRPr="00AF28DB">
        <w:rPr>
          <w:rFonts w:ascii="Palatino Linotype" w:hAnsi="Palatino Linotype" w:cs="Palatino Linotype"/>
        </w:rPr>
        <w:t>του, βλέπει από μακρυά έναν άνθρωπο. Τον Όσιο κατάλαβε και ο απρόσμενος επισκέπτης ο οποίος όταν τον είδε να βαδίζει σιγά-σιγά και το σώμά του να είναι</w:t>
      </w:r>
      <w:r>
        <w:rPr>
          <w:rFonts w:ascii="Palatino Linotype" w:hAnsi="Palatino Linotype" w:cs="Palatino Linotype"/>
        </w:rPr>
        <w:t xml:space="preserve"> </w:t>
      </w:r>
      <w:r w:rsidRPr="00AF28DB">
        <w:rPr>
          <w:rFonts w:ascii="Palatino Linotype" w:hAnsi="Palatino Linotype" w:cs="Palatino Linotype"/>
        </w:rPr>
        <w:t>σκεπασμένο με τρίχες, νόμισε ότι θα είναι κάτι το πειρασμικό, για αυτό κρύφθηκε πίσω από ένα μεγάλο βράχο που υπήρχε εκεί κοντά για να δει τι θα κάνει</w:t>
      </w:r>
      <w:r>
        <w:rPr>
          <w:rFonts w:ascii="Palatino Linotype" w:hAnsi="Palatino Linotype" w:cs="Palatino Linotype"/>
        </w:rPr>
        <w:t xml:space="preserve"> </w:t>
      </w:r>
      <w:r w:rsidRPr="00AF28DB">
        <w:rPr>
          <w:rFonts w:ascii="Palatino Linotype" w:hAnsi="Palatino Linotype" w:cs="Palatino Linotype"/>
        </w:rPr>
        <w:t>ο άνθρωπος που είδε.</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Ο δασύτριχος άνθρωπος πλησίασε στο βράχο και κάθησε να ξεκουραστεί. Σε κάποια στιγμή, φωνάζει:</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-Κατέβα δούλε του Κυρίου, Παφνούτιε, και μην φοβάσαι. Και εγώ αμαρτωλός είμαι και ασκούμαι για την σωτηρία της ψυχής μου σε αυτήν την έρημο.</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Ο Παφνούτιος χαρούμενος πήγε κοντά του, επεσε στα πόδια του και του έκανε μετάνοια ζητώντας συγχώρεση και την ευλογία του. Μετά κάθησε κοντά του και τον</w:t>
      </w:r>
      <w:r>
        <w:rPr>
          <w:rFonts w:ascii="Palatino Linotype" w:hAnsi="Palatino Linotype" w:cs="Palatino Linotype"/>
        </w:rPr>
        <w:t xml:space="preserve"> </w:t>
      </w:r>
      <w:r w:rsidRPr="00AF28DB">
        <w:rPr>
          <w:rFonts w:ascii="Palatino Linotype" w:hAnsi="Palatino Linotype" w:cs="Palatino Linotype"/>
        </w:rPr>
        <w:t>ρώτησε:</w:t>
      </w:r>
    </w:p>
    <w:p w:rsidR="00581D81"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-Σε παρακαλώ Άγιε Πάτερ, όπως ο Κύριος σου απεκάλυψε τα σχετικά με εμένα, έτσι και εσύ φανέρωσέ μου από που είσαι, πως ονομάζεσαι και πότε ήλθες στην έρημο;</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Ο Όσιος Ονούφριος διηγήθηκε τότε στον Όσιο Παφνούτιο την ζωή του και τους πνευματικούς αγώνές του. Σε κάποια στιγμή, σταμάτησε να μιλάει και μετά από λίγο</w:t>
      </w:r>
      <w:r>
        <w:rPr>
          <w:rFonts w:ascii="Palatino Linotype" w:hAnsi="Palatino Linotype" w:cs="Palatino Linotype"/>
        </w:rPr>
        <w:t xml:space="preserve"> </w:t>
      </w:r>
      <w:r w:rsidRPr="00AF28DB">
        <w:rPr>
          <w:rFonts w:ascii="Palatino Linotype" w:hAnsi="Palatino Linotype" w:cs="Palatino Linotype"/>
        </w:rPr>
        <w:t>του λέει:</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-Ας σταματήσουμε τα λόγια παιδί μου, και ας πάμε στην κατοικία μου.</w:t>
      </w:r>
    </w:p>
    <w:p w:rsidR="00581D81" w:rsidRPr="00AF7FA8" w:rsidRDefault="00581D81" w:rsidP="000433B8">
      <w:pPr>
        <w:spacing w:line="360" w:lineRule="auto"/>
        <w:ind w:firstLine="720"/>
        <w:jc w:val="both"/>
        <w:rPr>
          <w:rFonts w:ascii="Palatino Linotype" w:hAnsi="Palatino Linotype" w:cs="Palatino Linotype"/>
          <w:b/>
          <w:bCs/>
        </w:rPr>
      </w:pPr>
      <w:r w:rsidRPr="00AF7FA8">
        <w:rPr>
          <w:rFonts w:ascii="Palatino Linotype" w:hAnsi="Palatino Linotype" w:cs="Palatino Linotype"/>
          <w:b/>
          <w:bCs/>
        </w:rPr>
        <w:t>Ια) Προετοιμάζεται για το αιώνιο ταξίδι.</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Με χαρά και αγαλλίαση περπάτησαν τρία μίλια μέχρις όπου έφθασαν στην καλύβα του Οσίου Ονουφρίου. Μπήκαν μέσα και αμέσως προσευχήθηκαν στον Κύριο τον οποίο</w:t>
      </w:r>
      <w:r>
        <w:rPr>
          <w:rFonts w:ascii="Palatino Linotype" w:hAnsi="Palatino Linotype" w:cs="Palatino Linotype"/>
        </w:rPr>
        <w:tab/>
      </w:r>
      <w:r w:rsidRPr="00AF28DB">
        <w:rPr>
          <w:rFonts w:ascii="Palatino Linotype" w:hAnsi="Palatino Linotype" w:cs="Palatino Linotype"/>
        </w:rPr>
        <w:t>ευχαρίστησαν που τους αξίωσε να συναντηθούν και να συνομιλήσουν για τον Θεό. Το ότι η ώρα πέρασε χωρίς να το καταλάβουν φαινόταν από το ηλιοβασίλεμα. Ξαφνικά</w:t>
      </w:r>
      <w:r>
        <w:rPr>
          <w:rFonts w:ascii="Palatino Linotype" w:hAnsi="Palatino Linotype" w:cs="Palatino Linotype"/>
        </w:rPr>
        <w:tab/>
      </w:r>
      <w:r w:rsidRPr="00AF28DB">
        <w:rPr>
          <w:rFonts w:ascii="Palatino Linotype" w:hAnsi="Palatino Linotype" w:cs="Palatino Linotype"/>
        </w:rPr>
        <w:t>στη μέση του κελλιού βλέπουν ένα ψωμί μεγάλο και ωραιότατο. Τότε ο Όσιος Ονούφριος λέει:</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-Σήκω παιδί μου, φάε και πιές ο,τι μας έστειλε ο Κύριος γιατί είσαι πολύ ταλαιπωρημένος από την πεζοπορία και αν δεν φας κινδυνεύεις να αρρωστήσεις.</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Ο φιλοξενούμενος απάντησε:</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-Ζει Κύριος ο Σωτήρας μας μπροστά στον Οποίο βρισκόμαστε. Δεν θα φάω όμως, αν δεν φάμε μαζί με αδελφική αγάπη.</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Τελικά, ο Όσιος Ονούφριος πείσθηκε να φάει και αυτός. Αφού σηκώθηκαν και έκαναν την προσευχή τους ξανακάθησαν να φάνε με ο,τι τους έστειλε ο Θεός. Ο Όσιος</w:t>
      </w:r>
      <w:r>
        <w:rPr>
          <w:rFonts w:ascii="Palatino Linotype" w:hAnsi="Palatino Linotype" w:cs="Palatino Linotype"/>
        </w:rPr>
        <w:t xml:space="preserve"> </w:t>
      </w:r>
      <w:r w:rsidRPr="00AF28DB">
        <w:rPr>
          <w:rFonts w:ascii="Palatino Linotype" w:hAnsi="Palatino Linotype" w:cs="Palatino Linotype"/>
        </w:rPr>
        <w:t>Ονούφριος έκοψε με τα χέρια του το ψωμί σε κομμάτια και αφού έφαγαν δόξασαν τον Θεό. Στην συνέχεια ο καθένας ασχολήθηκε με ατομική προσευχή.</w:t>
      </w:r>
    </w:p>
    <w:p w:rsidR="00581D81"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Όταν το φως της μέρας επέτρεπε να δεις καλά το πρόσωπο του άλλου, ο Όσιος Παφνούτιος βλέπει ότι η όψη του προσώπου του Οσίου Ονουφρίου ήταν χλωμή, και</w:t>
      </w:r>
      <w:r>
        <w:rPr>
          <w:rFonts w:ascii="Palatino Linotype" w:hAnsi="Palatino Linotype" w:cs="Palatino Linotype"/>
        </w:rPr>
        <w:t xml:space="preserve"> </w:t>
      </w:r>
      <w:r w:rsidRPr="00AF28DB">
        <w:rPr>
          <w:rFonts w:ascii="Palatino Linotype" w:hAnsi="Palatino Linotype" w:cs="Palatino Linotype"/>
        </w:rPr>
        <w:t>αλλοιωμένη. Φοβισμένος τον ρώτησε γιατί συμβαίνει αυτό. Αυτός απάντησε:</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-Μη φοβηθείς αδελφέ, γιατί ο αγαθότατος και σπλαγχνικός Κύριος σε έστειλε για να θάψεις το σώμά μου. Να που σήμερα τελειώνει η παροικία μου και φεύγει</w:t>
      </w:r>
      <w:r>
        <w:rPr>
          <w:rFonts w:ascii="Palatino Linotype" w:hAnsi="Palatino Linotype" w:cs="Palatino Linotype"/>
        </w:rPr>
        <w:t xml:space="preserve"> </w:t>
      </w:r>
      <w:r w:rsidRPr="00AF28DB">
        <w:rPr>
          <w:rFonts w:ascii="Palatino Linotype" w:hAnsi="Palatino Linotype" w:cs="Palatino Linotype"/>
        </w:rPr>
        <w:t>η ψυχή μου για την ανείπωτη ευφροσύνη της ουρανίου μακαριότητος και να θυμάσαι όταν πας στην Αίγυπτο να κηρύξεις στόυς μοναχούς και σε όλους τους χριστιανούς,</w:t>
      </w:r>
      <w:r>
        <w:rPr>
          <w:rFonts w:ascii="Palatino Linotype" w:hAnsi="Palatino Linotype" w:cs="Palatino Linotype"/>
        </w:rPr>
        <w:t xml:space="preserve"> </w:t>
      </w:r>
      <w:r w:rsidRPr="00AF28DB">
        <w:rPr>
          <w:rFonts w:ascii="Palatino Linotype" w:hAnsi="Palatino Linotype" w:cs="Palatino Linotype"/>
        </w:rPr>
        <w:t>ότι ζήτησα αυτή την χάρη από τον Θεό: όποιος κάνει το μνημόσυνό μου, και με γιορτάσει η γράψει η διηγηθεί την ζωή μου, να μην του έλθει πειρασμός από τον</w:t>
      </w:r>
      <w:r>
        <w:rPr>
          <w:rFonts w:ascii="Palatino Linotype" w:hAnsi="Palatino Linotype" w:cs="Palatino Linotype"/>
        </w:rPr>
        <w:t xml:space="preserve"> </w:t>
      </w:r>
      <w:r w:rsidRPr="00AF28DB">
        <w:rPr>
          <w:rFonts w:ascii="Palatino Linotype" w:hAnsi="Palatino Linotype" w:cs="Palatino Linotype"/>
        </w:rPr>
        <w:t>διάβολο.</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-Άγιε Πάτερ, δώσέ μου την ευλογία να μείνω εδώ το υπόλοιπο της ζωής μου.</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-Δεν σε έστειλε ο Θεός να μείνεις εδώ, αλλά μόνο να θάψεις το σώμά μου και να εύφρανθείς με τους Οσίους δούλους Του που μένουν σε αυτή την έρημο, και να</w:t>
      </w:r>
      <w:r>
        <w:rPr>
          <w:rFonts w:ascii="Palatino Linotype" w:hAnsi="Palatino Linotype" w:cs="Palatino Linotype"/>
        </w:rPr>
        <w:t xml:space="preserve"> </w:t>
      </w:r>
      <w:r w:rsidRPr="00AF28DB">
        <w:rPr>
          <w:rFonts w:ascii="Palatino Linotype" w:hAnsi="Palatino Linotype" w:cs="Palatino Linotype"/>
        </w:rPr>
        <w:t>κηρύξεις στους φιλόχριστους τον τρόπο ζωής τους για την δόξα του Θεού και για να τους μιμηθούν όσο μπορούν.</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Έπεσε στα πόδια του ο Παφνούτιος και του είπε:</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-Άγιε Πάτερ, γνωρίζω ότι όσα ζητησεις από τον Θεό θα σου τα δώσει, εξαιτίας των αγώνων σου. Σε παρακαλώ πολύ, να με ευλογήσεις να γίνω όμοιός σου στην</w:t>
      </w:r>
      <w:r>
        <w:rPr>
          <w:rFonts w:ascii="Palatino Linotype" w:hAnsi="Palatino Linotype" w:cs="Palatino Linotype"/>
        </w:rPr>
        <w:t xml:space="preserve"> </w:t>
      </w:r>
      <w:r w:rsidRPr="00AF28DB">
        <w:rPr>
          <w:rFonts w:ascii="Palatino Linotype" w:hAnsi="Palatino Linotype" w:cs="Palatino Linotype"/>
        </w:rPr>
        <w:t>αρετή, να πάρω από τον Θεό την ίδια δόξα και όμοιο στεφάνι στην αιώνια ζωή.</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-Ο Κύριος να μην σε λυπήσει για αυτό που ζήτησες, αλλά να σε ευλογήσει και να σε στηρίξει στην αγάπη Του, να σε λυτρώσει από κάθε αμαρτία, πειρασμό του</w:t>
      </w:r>
      <w:r>
        <w:rPr>
          <w:rFonts w:ascii="Palatino Linotype" w:hAnsi="Palatino Linotype" w:cs="Palatino Linotype"/>
        </w:rPr>
        <w:t xml:space="preserve"> </w:t>
      </w:r>
      <w:r w:rsidRPr="00AF28DB">
        <w:rPr>
          <w:rFonts w:ascii="Palatino Linotype" w:hAnsi="Palatino Linotype" w:cs="Palatino Linotype"/>
        </w:rPr>
        <w:t>εχθρού και να εκπληρώσει ταήν επιθυμία σου. Οι Άγγελοι Του να σε σκεπάσουν και να σε φυλάξουν από τις επιβολές του εχθρού, για να μην σε βρει ο ψυχοφθόρος</w:t>
      </w:r>
      <w:r>
        <w:rPr>
          <w:rFonts w:ascii="Palatino Linotype" w:hAnsi="Palatino Linotype" w:cs="Palatino Linotype"/>
        </w:rPr>
        <w:t xml:space="preserve"> </w:t>
      </w:r>
      <w:r w:rsidRPr="00AF28DB">
        <w:rPr>
          <w:rFonts w:ascii="Palatino Linotype" w:hAnsi="Palatino Linotype" w:cs="Palatino Linotype"/>
        </w:rPr>
        <w:t>κανένα φταίξιμο την ώρα της κρίσης. Η ευλογία της Παναγίας Τριάδος ας είναι μαζί σου, τώρα και στην ατελειώτη αιωνιότητα.</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Στην συνέχεια, ο Όσιος Ονούφριος γονάτισε, ύψωσε τα χέρια και το βλέμμα του στον ουρανό και με δάκρυα στα μάτια προσευχήθηκε λέγοντας:</w:t>
      </w:r>
    </w:p>
    <w:p w:rsidR="00581D81" w:rsidRPr="00AF28DB" w:rsidRDefault="00581D81" w:rsidP="00AF28DB">
      <w:pPr>
        <w:spacing w:line="360" w:lineRule="auto"/>
        <w:jc w:val="both"/>
        <w:rPr>
          <w:rFonts w:ascii="Palatino Linotype" w:hAnsi="Palatino Linotype" w:cs="Palatino Linotype"/>
        </w:rPr>
      </w:pP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-Ύψιστε Κύριε, που η δύναμή Σου είναι ανεξιχνίαστη και η δόξαΣου ακατανόητη και ανέκφραστη, το δε έλεός Σου άπειρο και αμέτρητο, υμνώ, ευλογώ, προσκυνώ</w:t>
      </w:r>
      <w:r>
        <w:rPr>
          <w:rFonts w:ascii="Palatino Linotype" w:hAnsi="Palatino Linotype" w:cs="Palatino Linotype"/>
        </w:rPr>
        <w:t xml:space="preserve"> </w:t>
      </w:r>
      <w:r w:rsidRPr="00AF28DB">
        <w:rPr>
          <w:rFonts w:ascii="Palatino Linotype" w:hAnsi="Palatino Linotype" w:cs="Palatino Linotype"/>
        </w:rPr>
        <w:t>και δοξάζω εσένα που πόθησα από την νεότητά μου και Σένα ακολούθησα. Επάκουσέ με Σε παρακαλώ. Εσύ που φρόντισες για μένα τον φτωχό και απομάκρυνες από</w:t>
      </w:r>
      <w:r>
        <w:rPr>
          <w:rFonts w:ascii="Palatino Linotype" w:hAnsi="Palatino Linotype" w:cs="Palatino Linotype"/>
        </w:rPr>
        <w:t xml:space="preserve"> </w:t>
      </w:r>
      <w:r w:rsidRPr="00AF28DB">
        <w:rPr>
          <w:rFonts w:ascii="Palatino Linotype" w:hAnsi="Palatino Linotype" w:cs="Palatino Linotype"/>
        </w:rPr>
        <w:t>τις ανάγκες την ψυχή μου και δεν με εγκατέλειψες στα χέρια των εχθρών μου αλλά έδωσες ζωή στην καρδιά μου. Σε ικετεύω Κύριε, σκέπασόν με με την ευλογία</w:t>
      </w:r>
      <w:r>
        <w:rPr>
          <w:rFonts w:ascii="Palatino Linotype" w:hAnsi="Palatino Linotype" w:cs="Palatino Linotype"/>
        </w:rPr>
        <w:t xml:space="preserve"> </w:t>
      </w:r>
      <w:r w:rsidRPr="00AF28DB">
        <w:rPr>
          <w:rFonts w:ascii="Palatino Linotype" w:hAnsi="Palatino Linotype" w:cs="Palatino Linotype"/>
        </w:rPr>
        <w:t>Σου, για να μη ταραχτεί η ψυχή μου από τους δαίμονες όταν χωρισθεί από το σώμα, αλλά παράλαβέ την με τους Αγίους Αγγέλους σου και κατάταξέ την όπου επισκοπεί</w:t>
      </w:r>
      <w:r>
        <w:rPr>
          <w:rFonts w:ascii="Palatino Linotype" w:hAnsi="Palatino Linotype" w:cs="Palatino Linotype"/>
        </w:rPr>
        <w:t xml:space="preserve"> </w:t>
      </w:r>
      <w:r w:rsidRPr="00AF28DB">
        <w:rPr>
          <w:rFonts w:ascii="Palatino Linotype" w:hAnsi="Palatino Linotype" w:cs="Palatino Linotype"/>
        </w:rPr>
        <w:t>το φως του προσώπου Σου, γιατί είσαι ευλογητός και δοξασμένος εις τους αιώνες. Μην ξεχνάς πολυέλεε τους πιστούς. Όσους βρεθούν σε κίνδυνο και προσευχηθούν</w:t>
      </w:r>
      <w:r>
        <w:rPr>
          <w:rFonts w:ascii="Palatino Linotype" w:hAnsi="Palatino Linotype" w:cs="Palatino Linotype"/>
        </w:rPr>
        <w:t xml:space="preserve"> </w:t>
      </w:r>
      <w:r w:rsidRPr="00AF28DB">
        <w:rPr>
          <w:rFonts w:ascii="Palatino Linotype" w:hAnsi="Palatino Linotype" w:cs="Palatino Linotype"/>
        </w:rPr>
        <w:t>λέγοντας: Παντοδύναμε Κύριε, με τις πρεσβείες του δούλου Σου Ονουφρίου ελέησέ με· άκουσέ τους Σε παρακαλώ και χάρισέ τους ταήν Βασιλεία Σου, όπως μου έταξες.</w:t>
      </w:r>
    </w:p>
    <w:p w:rsidR="00581D81" w:rsidRPr="00AF7FA8" w:rsidRDefault="00581D81" w:rsidP="000433B8">
      <w:pPr>
        <w:spacing w:line="360" w:lineRule="auto"/>
        <w:ind w:firstLine="720"/>
        <w:jc w:val="both"/>
        <w:rPr>
          <w:rFonts w:ascii="Palatino Linotype" w:hAnsi="Palatino Linotype" w:cs="Palatino Linotype"/>
          <w:b/>
          <w:bCs/>
        </w:rPr>
      </w:pPr>
      <w:r w:rsidRPr="00AF7FA8">
        <w:rPr>
          <w:rFonts w:ascii="Palatino Linotype" w:hAnsi="Palatino Linotype" w:cs="Palatino Linotype"/>
          <w:b/>
          <w:bCs/>
        </w:rPr>
        <w:t>Ιβ) Άγγελοι παραλαμβάνουν την ψυχή του.</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Ο Όσιος Παφνούτιος εκστατικός παρακολουθούσε όλα αυτά. Στην συνέχεια ακούει τον Όσιο να λέει: Κύριε στα χέρια σου αφήνω το πνεύμά μου· και τον βλέπει να</w:t>
      </w:r>
      <w:r>
        <w:rPr>
          <w:rFonts w:ascii="Palatino Linotype" w:hAnsi="Palatino Linotype" w:cs="Palatino Linotype"/>
        </w:rPr>
        <w:t xml:space="preserve"> </w:t>
      </w:r>
      <w:r w:rsidRPr="00AF28DB">
        <w:rPr>
          <w:rFonts w:ascii="Palatino Linotype" w:hAnsi="Palatino Linotype" w:cs="Palatino Linotype"/>
        </w:rPr>
        <w:t>ξαπλώνει στο έδαφος και να προσεύχεται μυστικά. Το πρόσωπο του Οσίου έλαμπε σαν φως και μια άρρητη ευωδία γέμισε την ατμόσφαιρα. Σε λίγο στο καταγάλανο</w:t>
      </w:r>
      <w:r>
        <w:rPr>
          <w:rFonts w:ascii="Palatino Linotype" w:hAnsi="Palatino Linotype" w:cs="Palatino Linotype"/>
        </w:rPr>
        <w:t xml:space="preserve"> </w:t>
      </w:r>
      <w:r w:rsidRPr="00AF28DB">
        <w:rPr>
          <w:rFonts w:ascii="Palatino Linotype" w:hAnsi="Palatino Linotype" w:cs="Palatino Linotype"/>
        </w:rPr>
        <w:t>ουρανό, ξέσπασαν βροντές, και αστραπές, και ο χώρος γέμισε από Αγγέλους οι οποίοι ψάλλοντας γλυκύτατους ύμνους και έχοντας στα χέρια τους αναμμένες λαμπάδες</w:t>
      </w:r>
      <w:r>
        <w:rPr>
          <w:rFonts w:ascii="Palatino Linotype" w:hAnsi="Palatino Linotype" w:cs="Palatino Linotype"/>
        </w:rPr>
        <w:t xml:space="preserve"> </w:t>
      </w:r>
      <w:r w:rsidRPr="00AF28DB">
        <w:rPr>
          <w:rFonts w:ascii="Palatino Linotype" w:hAnsi="Palatino Linotype" w:cs="Palatino Linotype"/>
        </w:rPr>
        <w:t>και θυμιατά, πήραν την ψυχή του Οσίου που έμοιαζε με κάτασπρο περιστέρι και ανέβηκαν στον ουρανό. Όταν ο Όσιος Παφνούτιος δεν έβλεπε πια τίποτε, σηκώθηκε</w:t>
      </w:r>
      <w:r>
        <w:rPr>
          <w:rFonts w:ascii="Palatino Linotype" w:hAnsi="Palatino Linotype" w:cs="Palatino Linotype"/>
        </w:rPr>
        <w:t xml:space="preserve"> </w:t>
      </w:r>
      <w:r w:rsidRPr="00AF28DB">
        <w:rPr>
          <w:rFonts w:ascii="Palatino Linotype" w:hAnsi="Palatino Linotype" w:cs="Palatino Linotype"/>
        </w:rPr>
        <w:t>και άρχισε να ασπάζεται ταό Άγιο λείψανό που άστραφτε σαν μαργαριτάρι. Στην συνέχεια έκανε όσα έπρεπε για έναν κεκοιμημένο και προσπάθησε να βρει κάποιο</w:t>
      </w:r>
      <w:r>
        <w:rPr>
          <w:rFonts w:ascii="Palatino Linotype" w:hAnsi="Palatino Linotype" w:cs="Palatino Linotype"/>
        </w:rPr>
        <w:t xml:space="preserve"> </w:t>
      </w:r>
      <w:r w:rsidRPr="00AF28DB">
        <w:rPr>
          <w:rFonts w:ascii="Palatino Linotype" w:hAnsi="Palatino Linotype" w:cs="Palatino Linotype"/>
        </w:rPr>
        <w:t>αντικείμενο για να ανοίξει τον τάφο όπου θα ενταφίαζε το ιερό λείψανο. Ένα μουγκρητό λιονταριού τον έκανε να φοβηθεί. Γυρίζει προς την είσοδο της καλύβας</w:t>
      </w:r>
      <w:r>
        <w:rPr>
          <w:rFonts w:ascii="Palatino Linotype" w:hAnsi="Palatino Linotype" w:cs="Palatino Linotype"/>
        </w:rPr>
        <w:t xml:space="preserve"> </w:t>
      </w:r>
      <w:r w:rsidRPr="00AF28DB">
        <w:rPr>
          <w:rFonts w:ascii="Palatino Linotype" w:hAnsi="Palatino Linotype" w:cs="Palatino Linotype"/>
        </w:rPr>
        <w:t>και βλέπει δύο λιοντάρια στα οποία είπε: Ξέρω ότι ο Θεός σας έστειλε να θάψουμε το άγιο λείψανο. Πήρε στο χέρι το ραβδί του και με αυτό χάραξε πάνω στην</w:t>
      </w:r>
      <w:r>
        <w:rPr>
          <w:rFonts w:ascii="Palatino Linotype" w:hAnsi="Palatino Linotype" w:cs="Palatino Linotype"/>
        </w:rPr>
        <w:t xml:space="preserve"> </w:t>
      </w:r>
      <w:r w:rsidRPr="00AF28DB">
        <w:rPr>
          <w:rFonts w:ascii="Palatino Linotype" w:hAnsi="Palatino Linotype" w:cs="Palatino Linotype"/>
        </w:rPr>
        <w:t>γη το μήκος του τάφου. Αμέσως τα λιοντάρια με τα νύχια τους έσκαψαν και άνοιξαν λάκκο μέσα στον οποίο έβαλε το άγιο λείψανο. Τα λιοντάρια μετά τον ενταφιασμό,</w:t>
      </w:r>
      <w:r>
        <w:rPr>
          <w:rFonts w:ascii="Palatino Linotype" w:hAnsi="Palatino Linotype" w:cs="Palatino Linotype"/>
        </w:rPr>
        <w:t xml:space="preserve"> </w:t>
      </w:r>
      <w:r w:rsidRPr="00AF28DB">
        <w:rPr>
          <w:rFonts w:ascii="Palatino Linotype" w:hAnsi="Palatino Linotype" w:cs="Palatino Linotype"/>
        </w:rPr>
        <w:t>αφού έκαναν μετάνοια στον Όσιο Παφνούτιο, έφυγαν.</w:t>
      </w:r>
    </w:p>
    <w:p w:rsidR="00581D81" w:rsidRPr="00AF28DB" w:rsidRDefault="00581D81" w:rsidP="00AF7FA8">
      <w:pPr>
        <w:spacing w:line="360" w:lineRule="auto"/>
        <w:ind w:firstLine="720"/>
        <w:jc w:val="both"/>
        <w:rPr>
          <w:rFonts w:ascii="Palatino Linotype" w:hAnsi="Palatino Linotype" w:cs="Palatino Linotype"/>
        </w:rPr>
      </w:pPr>
      <w:r w:rsidRPr="00AF28DB">
        <w:rPr>
          <w:rFonts w:ascii="Palatino Linotype" w:hAnsi="Palatino Linotype" w:cs="Palatino Linotype"/>
        </w:rPr>
        <w:t>Μετά τον ενταφιασμό, ο Όσιος κάθησε και συλλογίζονταν την δόξα που απελάμβανε στον ουρανό ο Ονούφριος χάρη στις αγωνιστικές προσπάθειές του. Αποφάσισε</w:t>
      </w:r>
      <w:r>
        <w:rPr>
          <w:rFonts w:ascii="Palatino Linotype" w:hAnsi="Palatino Linotype" w:cs="Palatino Linotype"/>
        </w:rPr>
        <w:t xml:space="preserve"> </w:t>
      </w:r>
      <w:r w:rsidRPr="00AF28DB">
        <w:rPr>
          <w:rFonts w:ascii="Palatino Linotype" w:hAnsi="Palatino Linotype" w:cs="Palatino Linotype"/>
        </w:rPr>
        <w:t>να μείνει και να ασκητέψει στην καλύβα αυτή. Όμως δεν ήταν αυτό θέλημα Θεού. Αυτό το κατάλαβε γιατί έγινε μεγάλος σεισμός, ο οποίος γκρέμισε την καλύβα,</w:t>
      </w:r>
      <w:r>
        <w:rPr>
          <w:rFonts w:ascii="Palatino Linotype" w:hAnsi="Palatino Linotype" w:cs="Palatino Linotype"/>
        </w:rPr>
        <w:t xml:space="preserve"> </w:t>
      </w:r>
      <w:r w:rsidRPr="00AF28DB">
        <w:rPr>
          <w:rFonts w:ascii="Palatino Linotype" w:hAnsi="Palatino Linotype" w:cs="Palatino Linotype"/>
        </w:rPr>
        <w:t>εξαφάνισε τον φοίνικα και το νερό. Από τον ουρανό ακούστηκε μια φωνή που του έλεγε: Παφνούτιε, πήγαινε στην Αίγυπτο και κήρυξε την ζωή του μακαρίου Ονουφρίου</w:t>
      </w:r>
      <w:r>
        <w:rPr>
          <w:rFonts w:ascii="Palatino Linotype" w:hAnsi="Palatino Linotype" w:cs="Palatino Linotype"/>
        </w:rPr>
        <w:t xml:space="preserve"> </w:t>
      </w:r>
      <w:r w:rsidRPr="00AF28DB">
        <w:rPr>
          <w:rFonts w:ascii="Palatino Linotype" w:hAnsi="Palatino Linotype" w:cs="Palatino Linotype"/>
        </w:rPr>
        <w:t>και όλα όσα είδες. Πορεύου λοιπόν εις ειρήνη ενδυναμούμενος από τον Θεό. Ο Όσιος Παφνούτιος έκανε υπακοή και γύρισε στην Αίγυπτο όπου με δάκρυα στα μάτια διηγούνταν στους χριστιανούς την ζωή του Οσίου Ονουφρίου καθώς και όλα όσα είδε στην έρημο.</w:t>
      </w:r>
    </w:p>
    <w:p w:rsidR="00581D81" w:rsidRPr="00AF28DB" w:rsidRDefault="00581D81" w:rsidP="00AF28DB">
      <w:pPr>
        <w:spacing w:line="360" w:lineRule="auto"/>
        <w:jc w:val="both"/>
        <w:rPr>
          <w:rFonts w:ascii="Palatino Linotype" w:hAnsi="Palatino Linotype" w:cs="Palatino Linotype"/>
        </w:rPr>
      </w:pP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Η/Υ ΠΗΓΗ:</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lang w:val="en-US"/>
        </w:rPr>
        <w:t>Voutsinasilias</w:t>
      </w:r>
      <w:r w:rsidRPr="00AF28DB">
        <w:rPr>
          <w:rFonts w:ascii="Palatino Linotype" w:hAnsi="Palatino Linotype" w:cs="Palatino Linotype"/>
        </w:rPr>
        <w:t>.blogspot.gr</w:t>
      </w:r>
    </w:p>
    <w:p w:rsidR="00581D81" w:rsidRPr="00AF28DB" w:rsidRDefault="00581D81" w:rsidP="00AF28DB">
      <w:pPr>
        <w:spacing w:line="360" w:lineRule="auto"/>
        <w:jc w:val="both"/>
        <w:rPr>
          <w:rFonts w:ascii="Palatino Linotype" w:hAnsi="Palatino Linotype" w:cs="Palatino Linotype"/>
        </w:rPr>
      </w:pPr>
      <w:r w:rsidRPr="00AF28DB">
        <w:rPr>
          <w:rFonts w:ascii="Palatino Linotype" w:hAnsi="Palatino Linotype" w:cs="Palatino Linotype"/>
        </w:rPr>
        <w:t>http://voutsinasilias.blogspot.gr/2010/06/12.html</w:t>
      </w:r>
    </w:p>
    <w:p w:rsidR="00581D81" w:rsidRPr="00AF28DB" w:rsidRDefault="00581D81" w:rsidP="00AF28DB">
      <w:pPr>
        <w:spacing w:line="360" w:lineRule="auto"/>
        <w:jc w:val="both"/>
        <w:rPr>
          <w:rFonts w:ascii="Palatino Linotype" w:hAnsi="Palatino Linotype" w:cs="Palatino Linotype"/>
        </w:rPr>
      </w:pPr>
    </w:p>
    <w:sectPr w:rsidR="00581D81" w:rsidRPr="00AF28DB" w:rsidSect="00D567EE">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D81" w:rsidRDefault="00581D81" w:rsidP="00AF28DB">
      <w:pPr>
        <w:spacing w:after="0" w:line="240" w:lineRule="auto"/>
      </w:pPr>
      <w:r>
        <w:separator/>
      </w:r>
    </w:p>
  </w:endnote>
  <w:endnote w:type="continuationSeparator" w:id="0">
    <w:p w:rsidR="00581D81" w:rsidRDefault="00581D81" w:rsidP="00AF28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81" w:rsidRDefault="00581D81">
    <w:pPr>
      <w:pStyle w:val="Footer"/>
      <w:jc w:val="center"/>
    </w:pPr>
    <w:fldSimple w:instr=" PAGE   \* MERGEFORMAT ">
      <w:r>
        <w:rPr>
          <w:noProof/>
        </w:rPr>
        <w:t>18</w:t>
      </w:r>
    </w:fldSimple>
  </w:p>
  <w:p w:rsidR="00581D81" w:rsidRDefault="00581D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D81" w:rsidRDefault="00581D81" w:rsidP="00AF28DB">
      <w:pPr>
        <w:spacing w:after="0" w:line="240" w:lineRule="auto"/>
      </w:pPr>
      <w:r>
        <w:separator/>
      </w:r>
    </w:p>
  </w:footnote>
  <w:footnote w:type="continuationSeparator" w:id="0">
    <w:p w:rsidR="00581D81" w:rsidRDefault="00581D81" w:rsidP="00AF28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81" w:rsidRDefault="00581D8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6D36"/>
    <w:rsid w:val="000433B8"/>
    <w:rsid w:val="00091B21"/>
    <w:rsid w:val="00133041"/>
    <w:rsid w:val="00136867"/>
    <w:rsid w:val="00153C03"/>
    <w:rsid w:val="001642F5"/>
    <w:rsid w:val="0016557B"/>
    <w:rsid w:val="001D1D4F"/>
    <w:rsid w:val="001F7A5C"/>
    <w:rsid w:val="002E1746"/>
    <w:rsid w:val="003B63E8"/>
    <w:rsid w:val="003C6A35"/>
    <w:rsid w:val="00446873"/>
    <w:rsid w:val="004632CC"/>
    <w:rsid w:val="004B7CEF"/>
    <w:rsid w:val="00581D81"/>
    <w:rsid w:val="006C0505"/>
    <w:rsid w:val="00746D36"/>
    <w:rsid w:val="007A2D50"/>
    <w:rsid w:val="007D177F"/>
    <w:rsid w:val="008C7A45"/>
    <w:rsid w:val="00903B98"/>
    <w:rsid w:val="00944251"/>
    <w:rsid w:val="00A23F5D"/>
    <w:rsid w:val="00AC13A0"/>
    <w:rsid w:val="00AF28DB"/>
    <w:rsid w:val="00AF7FA8"/>
    <w:rsid w:val="00B7044A"/>
    <w:rsid w:val="00BD795B"/>
    <w:rsid w:val="00BE1C88"/>
    <w:rsid w:val="00C01710"/>
    <w:rsid w:val="00C66069"/>
    <w:rsid w:val="00D4702F"/>
    <w:rsid w:val="00D567EE"/>
    <w:rsid w:val="00E3705A"/>
    <w:rsid w:val="00E60BB0"/>
    <w:rsid w:val="00E97BB9"/>
    <w:rsid w:val="00F12753"/>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7E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F28DB"/>
    <w:pPr>
      <w:tabs>
        <w:tab w:val="center" w:pos="4153"/>
        <w:tab w:val="right" w:pos="8306"/>
      </w:tabs>
      <w:spacing w:after="0" w:line="240" w:lineRule="auto"/>
    </w:pPr>
  </w:style>
  <w:style w:type="character" w:customStyle="1" w:styleId="HeaderChar">
    <w:name w:val="Header Char"/>
    <w:basedOn w:val="DefaultParagraphFont"/>
    <w:link w:val="Header"/>
    <w:uiPriority w:val="99"/>
    <w:semiHidden/>
    <w:locked/>
    <w:rsid w:val="00AF28DB"/>
  </w:style>
  <w:style w:type="paragraph" w:styleId="Footer">
    <w:name w:val="footer"/>
    <w:basedOn w:val="Normal"/>
    <w:link w:val="FooterChar"/>
    <w:uiPriority w:val="99"/>
    <w:rsid w:val="00AF28DB"/>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AF28DB"/>
  </w:style>
  <w:style w:type="paragraph" w:styleId="BalloonText">
    <w:name w:val="Balloon Text"/>
    <w:basedOn w:val="Normal"/>
    <w:link w:val="BalloonTextChar"/>
    <w:uiPriority w:val="99"/>
    <w:semiHidden/>
    <w:rsid w:val="001655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655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83944">
      <w:marLeft w:val="0"/>
      <w:marRight w:val="0"/>
      <w:marTop w:val="0"/>
      <w:marBottom w:val="0"/>
      <w:divBdr>
        <w:top w:val="none" w:sz="0" w:space="0" w:color="auto"/>
        <w:left w:val="none" w:sz="0" w:space="0" w:color="auto"/>
        <w:bottom w:val="none" w:sz="0" w:space="0" w:color="auto"/>
        <w:right w:val="none" w:sz="0" w:space="0" w:color="auto"/>
      </w:divBdr>
    </w:div>
    <w:div w:id="32839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206</TotalTime>
  <Pages>43</Pages>
  <Words>9950</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Ιωάννης</dc:creator>
  <cp:keywords/>
  <dc:description/>
  <cp:lastModifiedBy>γιάννης</cp:lastModifiedBy>
  <cp:revision>17</cp:revision>
  <dcterms:created xsi:type="dcterms:W3CDTF">2017-06-14T17:21:00Z</dcterms:created>
  <dcterms:modified xsi:type="dcterms:W3CDTF">2018-06-10T09:27:00Z</dcterms:modified>
</cp:coreProperties>
</file>